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1913" w14:textId="19DC95CE" w:rsidR="007D75CF" w:rsidRPr="002444F1" w:rsidRDefault="009E5CD9" w:rsidP="00CF182F">
      <w:pPr>
        <w:pStyle w:val="datumtevilka"/>
        <w:rPr>
          <w:rFonts w:cs="Arial"/>
          <w:color w:val="000000"/>
        </w:rPr>
      </w:pPr>
      <w:r w:rsidRPr="002444F1">
        <w:rPr>
          <w:rFonts w:cs="Arial"/>
          <w:noProof/>
          <w:color w:val="000000"/>
        </w:rPr>
        <mc:AlternateContent>
          <mc:Choice Requires="wps">
            <w:drawing>
              <wp:anchor distT="360045" distB="540385" distL="0" distR="0" simplePos="0" relativeHeight="251657216" behindDoc="0" locked="0" layoutInCell="1" allowOverlap="0" wp14:anchorId="77F8B63F" wp14:editId="1B748521">
                <wp:simplePos x="0" y="0"/>
                <wp:positionH relativeFrom="page">
                  <wp:posOffset>1080135</wp:posOffset>
                </wp:positionH>
                <wp:positionV relativeFrom="page">
                  <wp:posOffset>1884045</wp:posOffset>
                </wp:positionV>
                <wp:extent cx="2520315" cy="470535"/>
                <wp:effectExtent l="3810" t="0" r="0" b="0"/>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0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29341"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4857FF34" w14:textId="77777777" w:rsidR="00DC3900" w:rsidRPr="003E1C74" w:rsidRDefault="00DC3900"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8B63F" id="_x0000_t202" coordsize="21600,21600" o:spt="202" path="m,l,21600r21600,l21600,xe">
                <v:stroke joinstyle="miter"/>
                <v:path gradientshapeok="t" o:connecttype="rect"/>
              </v:shapetype>
              <v:shape id="Text Box 3" o:spid="_x0000_s1026" type="#_x0000_t202" alt="Prostor za vnos naslovnika&#10;" style="position:absolute;margin-left:85.05pt;margin-top:148.35pt;width:198.45pt;height:37.05pt;z-index:251657216;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" o:allowoverlap="f" filled="f" stroked="f">
                <v:textbox inset="0,0,0,0">
                  <w:txbxContent>
                    <w:p w14:paraId="4C829341"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4857FF34" w14:textId="77777777" w:rsidR="00DC3900" w:rsidRPr="003E1C74" w:rsidRDefault="00DC3900" w:rsidP="007D75CF">
                      <w:pPr>
                        <w:rPr>
                          <w:lang w:val="sl-SI"/>
                        </w:rPr>
                      </w:pPr>
                    </w:p>
                  </w:txbxContent>
                </v:textbox>
                <w10:wrap type="topAndBottom" anchorx="page" anchory="page"/>
              </v:shape>
            </w:pict>
          </mc:Fallback>
        </mc:AlternateContent>
      </w:r>
      <w:r w:rsidR="007D75CF" w:rsidRPr="002444F1">
        <w:rPr>
          <w:rFonts w:cs="Arial"/>
          <w:color w:val="000000"/>
        </w:rPr>
        <w:t xml:space="preserve">Številka: </w:t>
      </w:r>
      <w:r w:rsidR="007D75CF" w:rsidRPr="002444F1">
        <w:rPr>
          <w:rFonts w:cs="Arial"/>
          <w:color w:val="000000"/>
        </w:rPr>
        <w:tab/>
      </w:r>
      <w:r w:rsidR="00D93DFC" w:rsidRPr="002444F1">
        <w:rPr>
          <w:rFonts w:cs="Arial"/>
          <w:bCs/>
          <w:color w:val="000000"/>
        </w:rPr>
        <w:t>430-</w:t>
      </w:r>
      <w:r w:rsidR="00233FB9" w:rsidRPr="002444F1">
        <w:rPr>
          <w:rFonts w:cs="Arial"/>
          <w:bCs/>
          <w:color w:val="000000"/>
        </w:rPr>
        <w:t>709</w:t>
      </w:r>
      <w:r w:rsidR="00BF6A98" w:rsidRPr="002444F1">
        <w:rPr>
          <w:rFonts w:cs="Arial"/>
          <w:bCs/>
          <w:color w:val="000000"/>
        </w:rPr>
        <w:t>/202</w:t>
      </w:r>
      <w:r w:rsidR="00233FB9" w:rsidRPr="002444F1">
        <w:rPr>
          <w:rFonts w:cs="Arial"/>
          <w:bCs/>
          <w:color w:val="000000"/>
        </w:rPr>
        <w:t>5</w:t>
      </w:r>
      <w:r w:rsidR="00BF6A98" w:rsidRPr="002444F1">
        <w:rPr>
          <w:rFonts w:cs="Arial"/>
          <w:bCs/>
          <w:color w:val="000000"/>
        </w:rPr>
        <w:t>/</w:t>
      </w:r>
      <w:r w:rsidR="00A67475">
        <w:rPr>
          <w:rFonts w:cs="Arial"/>
          <w:bCs/>
          <w:color w:val="000000"/>
        </w:rPr>
        <w:t>8</w:t>
      </w:r>
      <w:r w:rsidR="001D0D0F" w:rsidRPr="002444F1">
        <w:rPr>
          <w:rFonts w:cs="Arial"/>
          <w:bCs/>
          <w:color w:val="000000"/>
        </w:rPr>
        <w:t xml:space="preserve"> </w:t>
      </w:r>
      <w:r w:rsidR="00016ED8" w:rsidRPr="002444F1">
        <w:rPr>
          <w:rFonts w:cs="Arial"/>
          <w:color w:val="000000"/>
        </w:rPr>
        <w:t>(</w:t>
      </w:r>
      <w:r w:rsidR="009449A4" w:rsidRPr="002444F1">
        <w:rPr>
          <w:rFonts w:cs="Arial"/>
          <w:color w:val="000000"/>
        </w:rPr>
        <w:t>1541-</w:t>
      </w:r>
      <w:r w:rsidR="00A956EC" w:rsidRPr="002444F1">
        <w:rPr>
          <w:rFonts w:cs="Arial"/>
          <w:color w:val="000000"/>
        </w:rPr>
        <w:t>04</w:t>
      </w:r>
      <w:r w:rsidR="0052230D" w:rsidRPr="002444F1">
        <w:rPr>
          <w:rFonts w:cs="Arial"/>
          <w:color w:val="000000"/>
        </w:rPr>
        <w:t>)</w:t>
      </w:r>
      <w:r w:rsidR="00E16B32" w:rsidRPr="002444F1">
        <w:rPr>
          <w:rFonts w:cs="Arial"/>
          <w:noProof/>
        </w:rPr>
        <w:t xml:space="preserve"> </w:t>
      </w:r>
    </w:p>
    <w:p w14:paraId="4B9CC784" w14:textId="4A6479DC" w:rsidR="007D75CF" w:rsidRPr="002444F1" w:rsidRDefault="00C250D5" w:rsidP="00CF182F">
      <w:pPr>
        <w:pStyle w:val="datumtevilka"/>
        <w:rPr>
          <w:rFonts w:cs="Arial"/>
          <w:color w:val="000000"/>
        </w:rPr>
      </w:pPr>
      <w:r w:rsidRPr="002444F1">
        <w:rPr>
          <w:rFonts w:cs="Arial"/>
          <w:color w:val="000000"/>
        </w:rPr>
        <w:t xml:space="preserve">Datum: </w:t>
      </w:r>
      <w:r w:rsidRPr="002444F1">
        <w:rPr>
          <w:rFonts w:cs="Arial"/>
          <w:color w:val="000000"/>
        </w:rPr>
        <w:tab/>
      </w:r>
      <w:r w:rsidR="005D2588">
        <w:rPr>
          <w:rFonts w:cs="Arial"/>
        </w:rPr>
        <w:t>30</w:t>
      </w:r>
      <w:r w:rsidR="00D93DFC" w:rsidRPr="002444F1">
        <w:rPr>
          <w:rFonts w:cs="Arial"/>
        </w:rPr>
        <w:t xml:space="preserve">. </w:t>
      </w:r>
      <w:r w:rsidR="00233FB9" w:rsidRPr="002444F1">
        <w:rPr>
          <w:rFonts w:cs="Arial"/>
        </w:rPr>
        <w:t>9</w:t>
      </w:r>
      <w:r w:rsidR="00D93DFC" w:rsidRPr="002444F1">
        <w:rPr>
          <w:rFonts w:cs="Arial"/>
        </w:rPr>
        <w:t>. 202</w:t>
      </w:r>
      <w:r w:rsidR="00233FB9" w:rsidRPr="002444F1">
        <w:rPr>
          <w:rFonts w:cs="Arial"/>
        </w:rPr>
        <w:t>5</w:t>
      </w:r>
    </w:p>
    <w:p w14:paraId="589EF615" w14:textId="77777777" w:rsidR="008231D2" w:rsidRPr="002444F1" w:rsidRDefault="008231D2" w:rsidP="00CF182F">
      <w:pPr>
        <w:pStyle w:val="ZADEVA"/>
        <w:ind w:left="0" w:firstLine="0"/>
        <w:rPr>
          <w:rFonts w:cs="Arial"/>
          <w:szCs w:val="20"/>
          <w:lang w:val="sl-SI"/>
        </w:rPr>
      </w:pPr>
    </w:p>
    <w:p w14:paraId="65536961" w14:textId="77777777" w:rsidR="00DD3761" w:rsidRPr="002444F1" w:rsidRDefault="00DD3761" w:rsidP="00CF182F">
      <w:pPr>
        <w:pStyle w:val="ZADEVA"/>
        <w:rPr>
          <w:rFonts w:cs="Arial"/>
          <w:szCs w:val="20"/>
          <w:lang w:val="sl-SI"/>
        </w:rPr>
      </w:pPr>
    </w:p>
    <w:p w14:paraId="4BFEA1B4" w14:textId="35907705" w:rsidR="004173F0" w:rsidRPr="002444F1" w:rsidRDefault="007D75CF" w:rsidP="00BF589C">
      <w:pPr>
        <w:pStyle w:val="ZADEVA"/>
        <w:jc w:val="both"/>
        <w:rPr>
          <w:rFonts w:cs="Arial"/>
          <w:szCs w:val="20"/>
          <w:lang w:val="sl-SI"/>
        </w:rPr>
      </w:pPr>
      <w:r w:rsidRPr="002444F1">
        <w:rPr>
          <w:rFonts w:cs="Arial"/>
          <w:szCs w:val="20"/>
          <w:lang w:val="sl-SI"/>
        </w:rPr>
        <w:t xml:space="preserve">Zadeva: </w:t>
      </w:r>
      <w:r w:rsidRPr="002444F1">
        <w:rPr>
          <w:rFonts w:cs="Arial"/>
          <w:szCs w:val="20"/>
          <w:lang w:val="sl-SI"/>
        </w:rPr>
        <w:tab/>
      </w:r>
      <w:bookmarkStart w:id="0" w:name="_Hlk185578243"/>
      <w:r w:rsidR="00087388" w:rsidRPr="002444F1">
        <w:rPr>
          <w:rFonts w:cs="Arial"/>
          <w:szCs w:val="20"/>
          <w:lang w:val="sl-SI"/>
        </w:rPr>
        <w:t>Dodatna</w:t>
      </w:r>
      <w:r w:rsidR="00285A81" w:rsidRPr="002444F1">
        <w:rPr>
          <w:rFonts w:cs="Arial"/>
          <w:szCs w:val="20"/>
          <w:lang w:val="sl-SI"/>
        </w:rPr>
        <w:t xml:space="preserve"> pojasnila</w:t>
      </w:r>
      <w:r w:rsidR="00CA3B49" w:rsidRPr="002444F1">
        <w:rPr>
          <w:rFonts w:cs="Arial"/>
          <w:szCs w:val="20"/>
          <w:lang w:val="sl-SI"/>
        </w:rPr>
        <w:t xml:space="preserve"> v zvezi s pripravo ponudbe</w:t>
      </w:r>
      <w:bookmarkEnd w:id="0"/>
      <w:r w:rsidR="00A72DF9" w:rsidRPr="002444F1">
        <w:rPr>
          <w:rFonts w:cs="Arial"/>
          <w:szCs w:val="20"/>
          <w:lang w:val="sl-SI"/>
        </w:rPr>
        <w:t xml:space="preserve"> in sprememba razpisne dokumentacije</w:t>
      </w:r>
    </w:p>
    <w:p w14:paraId="028E4CB6" w14:textId="77777777" w:rsidR="00A25F75" w:rsidRPr="002444F1" w:rsidRDefault="00A25F75" w:rsidP="00CF182F">
      <w:pPr>
        <w:rPr>
          <w:rFonts w:cs="Arial"/>
          <w:szCs w:val="20"/>
          <w:lang w:val="sl-SI"/>
        </w:rPr>
      </w:pPr>
    </w:p>
    <w:p w14:paraId="3D9F6E68" w14:textId="22C13559" w:rsidR="00C63871" w:rsidRDefault="005D7EA9" w:rsidP="00233FB9">
      <w:pPr>
        <w:keepNext/>
        <w:jc w:val="both"/>
        <w:rPr>
          <w:rFonts w:cs="Arial"/>
          <w:szCs w:val="20"/>
          <w:lang w:val="sl-SI"/>
        </w:rPr>
      </w:pPr>
      <w:r w:rsidRPr="002444F1">
        <w:rPr>
          <w:rFonts w:cs="Arial"/>
          <w:szCs w:val="20"/>
          <w:lang w:val="sl-SI"/>
        </w:rPr>
        <w:t xml:space="preserve">V </w:t>
      </w:r>
      <w:r w:rsidR="00A27854" w:rsidRPr="002444F1">
        <w:rPr>
          <w:rFonts w:cs="Arial"/>
          <w:szCs w:val="20"/>
          <w:lang w:val="sl-SI"/>
        </w:rPr>
        <w:t xml:space="preserve">zvezi z </w:t>
      </w:r>
      <w:r w:rsidR="005B6653" w:rsidRPr="002444F1">
        <w:rPr>
          <w:rFonts w:cs="Arial"/>
          <w:szCs w:val="20"/>
          <w:lang w:val="sl-SI"/>
        </w:rPr>
        <w:t xml:space="preserve">javnim naročilom </w:t>
      </w:r>
      <w:r w:rsidR="00233FB9" w:rsidRPr="002444F1">
        <w:rPr>
          <w:rFonts w:cs="Arial"/>
          <w:szCs w:val="20"/>
          <w:lang w:val="sl-SI"/>
        </w:rPr>
        <w:t>za oddajo naročila storitev po odprtem postopku za izvedbo meritev električnih instalacij, zaščite pred delovanjem strele in odpravo napak, št. 430-709/2025</w:t>
      </w:r>
      <w:r w:rsidR="009278F2" w:rsidRPr="002444F1">
        <w:rPr>
          <w:rFonts w:cs="Arial"/>
          <w:szCs w:val="20"/>
          <w:lang w:val="sl-SI"/>
        </w:rPr>
        <w:t>,</w:t>
      </w:r>
      <w:r w:rsidR="00ED0774" w:rsidRPr="002444F1">
        <w:rPr>
          <w:rFonts w:cs="Arial"/>
          <w:szCs w:val="20"/>
          <w:lang w:val="sl-SI"/>
        </w:rPr>
        <w:t xml:space="preserve"> objavljenim</w:t>
      </w:r>
      <w:r w:rsidR="00233FB9" w:rsidRPr="002444F1">
        <w:rPr>
          <w:rFonts w:cs="Arial"/>
          <w:szCs w:val="20"/>
          <w:lang w:val="sl-SI"/>
        </w:rPr>
        <w:t xml:space="preserve"> dne 10. 9. 2025 na </w:t>
      </w:r>
      <w:r w:rsidR="00D3541D" w:rsidRPr="002444F1">
        <w:rPr>
          <w:rFonts w:cs="Arial"/>
          <w:szCs w:val="20"/>
          <w:lang w:val="sl-SI"/>
        </w:rPr>
        <w:t>p</w:t>
      </w:r>
      <w:r w:rsidR="00233FB9" w:rsidRPr="002444F1">
        <w:rPr>
          <w:rFonts w:cs="Arial"/>
          <w:szCs w:val="20"/>
          <w:lang w:val="sl-SI"/>
        </w:rPr>
        <w:t>ortalu javnih naročil</w:t>
      </w:r>
      <w:r w:rsidR="00E55F69" w:rsidRPr="002444F1">
        <w:rPr>
          <w:rFonts w:cs="Arial"/>
          <w:szCs w:val="20"/>
          <w:lang w:val="sl-SI"/>
        </w:rPr>
        <w:t>, pod objavo št.</w:t>
      </w:r>
      <w:r w:rsidR="00833C9D" w:rsidRPr="002444F1">
        <w:rPr>
          <w:rFonts w:cs="Arial"/>
          <w:szCs w:val="20"/>
          <w:lang w:val="sl-SI"/>
        </w:rPr>
        <w:t xml:space="preserve"> </w:t>
      </w:r>
      <w:r w:rsidR="00D3541D" w:rsidRPr="002444F1">
        <w:rPr>
          <w:rFonts w:cs="Arial"/>
          <w:szCs w:val="20"/>
          <w:lang w:val="sl-SI"/>
        </w:rPr>
        <w:t>JN007079/2025-EUe16/01 in v Uradnem listu Evropske unije, pod objavo št. 590035-2025</w:t>
      </w:r>
      <w:r w:rsidR="00A46B6A" w:rsidRPr="002444F1">
        <w:rPr>
          <w:rFonts w:cs="Arial"/>
          <w:szCs w:val="20"/>
          <w:lang w:val="sl-SI"/>
        </w:rPr>
        <w:t>,</w:t>
      </w:r>
      <w:r w:rsidRPr="002444F1">
        <w:rPr>
          <w:rFonts w:cs="Arial"/>
          <w:szCs w:val="20"/>
          <w:lang w:val="sl-SI"/>
        </w:rPr>
        <w:t xml:space="preserve"> </w:t>
      </w:r>
      <w:r w:rsidR="00107FBD" w:rsidRPr="002444F1">
        <w:rPr>
          <w:rFonts w:cs="Arial"/>
          <w:szCs w:val="20"/>
          <w:lang w:val="sl-SI"/>
        </w:rPr>
        <w:t xml:space="preserve">smo </w:t>
      </w:r>
      <w:r w:rsidR="00D93DFC" w:rsidRPr="002444F1">
        <w:rPr>
          <w:rFonts w:cs="Arial"/>
          <w:szCs w:val="20"/>
          <w:lang w:val="sl-SI"/>
        </w:rPr>
        <w:t>prejeli pisn</w:t>
      </w:r>
      <w:r w:rsidR="00A67475">
        <w:rPr>
          <w:rFonts w:cs="Arial"/>
          <w:szCs w:val="20"/>
          <w:lang w:val="sl-SI"/>
        </w:rPr>
        <w:t>a</w:t>
      </w:r>
      <w:r w:rsidR="00D93DFC" w:rsidRPr="002444F1">
        <w:rPr>
          <w:rFonts w:cs="Arial"/>
          <w:szCs w:val="20"/>
          <w:lang w:val="sl-SI"/>
        </w:rPr>
        <w:t xml:space="preserve"> vprašanj</w:t>
      </w:r>
      <w:r w:rsidR="00A67475">
        <w:rPr>
          <w:rFonts w:cs="Arial"/>
          <w:szCs w:val="20"/>
          <w:lang w:val="sl-SI"/>
        </w:rPr>
        <w:t>a</w:t>
      </w:r>
      <w:r w:rsidR="00D93DFC" w:rsidRPr="002444F1">
        <w:rPr>
          <w:rFonts w:cs="Arial"/>
          <w:szCs w:val="20"/>
          <w:lang w:val="sl-SI"/>
        </w:rPr>
        <w:t xml:space="preserve"> potencialn</w:t>
      </w:r>
      <w:r w:rsidR="00A67475">
        <w:rPr>
          <w:rFonts w:cs="Arial"/>
          <w:szCs w:val="20"/>
          <w:lang w:val="sl-SI"/>
        </w:rPr>
        <w:t>ih</w:t>
      </w:r>
      <w:r w:rsidR="00D93DFC" w:rsidRPr="002444F1">
        <w:rPr>
          <w:rFonts w:cs="Arial"/>
          <w:szCs w:val="20"/>
          <w:lang w:val="sl-SI"/>
        </w:rPr>
        <w:t xml:space="preserve"> ponudnik</w:t>
      </w:r>
      <w:r w:rsidR="00A67475">
        <w:rPr>
          <w:rFonts w:cs="Arial"/>
          <w:szCs w:val="20"/>
          <w:lang w:val="sl-SI"/>
        </w:rPr>
        <w:t>ov</w:t>
      </w:r>
      <w:r w:rsidR="00473316" w:rsidRPr="002444F1">
        <w:rPr>
          <w:rFonts w:cs="Arial"/>
          <w:szCs w:val="20"/>
          <w:lang w:val="sl-SI"/>
        </w:rPr>
        <w:t xml:space="preserve"> v zve</w:t>
      </w:r>
      <w:r w:rsidR="00D93DFC" w:rsidRPr="002444F1">
        <w:rPr>
          <w:rFonts w:cs="Arial"/>
          <w:szCs w:val="20"/>
          <w:lang w:val="sl-SI"/>
        </w:rPr>
        <w:t>zi s pripravo ponudbe, na kate</w:t>
      </w:r>
      <w:r w:rsidR="00B32F17" w:rsidRPr="002444F1">
        <w:rPr>
          <w:rFonts w:cs="Arial"/>
          <w:szCs w:val="20"/>
          <w:lang w:val="sl-SI"/>
        </w:rPr>
        <w:t>r</w:t>
      </w:r>
      <w:r w:rsidR="00A67475">
        <w:rPr>
          <w:rFonts w:cs="Arial"/>
          <w:szCs w:val="20"/>
          <w:lang w:val="sl-SI"/>
        </w:rPr>
        <w:t>a</w:t>
      </w:r>
      <w:r w:rsidR="00473316" w:rsidRPr="002444F1">
        <w:rPr>
          <w:rFonts w:cs="Arial"/>
          <w:szCs w:val="20"/>
          <w:lang w:val="sl-SI"/>
        </w:rPr>
        <w:t xml:space="preserve"> vam v nadaljevanju </w:t>
      </w:r>
      <w:r w:rsidR="008247B0" w:rsidRPr="002444F1">
        <w:rPr>
          <w:rFonts w:cs="Arial"/>
          <w:szCs w:val="20"/>
          <w:lang w:val="sl-SI"/>
        </w:rPr>
        <w:t>poda</w:t>
      </w:r>
      <w:r w:rsidR="00D93DFC" w:rsidRPr="002444F1">
        <w:rPr>
          <w:rFonts w:cs="Arial"/>
          <w:szCs w:val="20"/>
          <w:lang w:val="sl-SI"/>
        </w:rPr>
        <w:t xml:space="preserve">jamo </w:t>
      </w:r>
      <w:r w:rsidR="00285A81" w:rsidRPr="002444F1">
        <w:rPr>
          <w:rFonts w:cs="Arial"/>
          <w:szCs w:val="20"/>
          <w:lang w:val="sl-SI"/>
        </w:rPr>
        <w:t xml:space="preserve">dodatna pojasnila </w:t>
      </w:r>
      <w:r w:rsidR="00A72DF9" w:rsidRPr="002444F1">
        <w:rPr>
          <w:rFonts w:cs="Arial"/>
          <w:szCs w:val="20"/>
          <w:lang w:val="sl-SI"/>
        </w:rPr>
        <w:t>ter posredujemo sprememb</w:t>
      </w:r>
      <w:r w:rsidR="00505190">
        <w:rPr>
          <w:rFonts w:cs="Arial"/>
          <w:szCs w:val="20"/>
          <w:lang w:val="sl-SI"/>
        </w:rPr>
        <w:t>e</w:t>
      </w:r>
      <w:r w:rsidR="00A72DF9" w:rsidRPr="002444F1">
        <w:rPr>
          <w:rFonts w:cs="Arial"/>
          <w:szCs w:val="20"/>
          <w:lang w:val="sl-SI"/>
        </w:rPr>
        <w:t xml:space="preserve"> razpisne dokumentacije,</w:t>
      </w:r>
      <w:r w:rsidR="00D3541D" w:rsidRPr="002444F1">
        <w:rPr>
          <w:rFonts w:cs="Arial"/>
          <w:szCs w:val="20"/>
          <w:lang w:val="sl-SI"/>
        </w:rPr>
        <w:t xml:space="preserve"> kot sledi:</w:t>
      </w:r>
    </w:p>
    <w:p w14:paraId="6712F08E" w14:textId="77777777" w:rsidR="0000580B" w:rsidRPr="002444F1" w:rsidRDefault="0000580B" w:rsidP="00233FB9">
      <w:pPr>
        <w:keepNext/>
        <w:jc w:val="both"/>
        <w:rPr>
          <w:rFonts w:cs="Arial"/>
          <w:bCs/>
          <w:szCs w:val="20"/>
          <w:lang w:val="sl-SI"/>
        </w:rPr>
      </w:pPr>
    </w:p>
    <w:p w14:paraId="4B244A63" w14:textId="77777777" w:rsidR="00412E88" w:rsidRPr="002444F1" w:rsidRDefault="00412E88" w:rsidP="00C63871">
      <w:pPr>
        <w:keepNext/>
        <w:jc w:val="both"/>
        <w:rPr>
          <w:rFonts w:cs="Arial"/>
          <w:bCs/>
          <w:szCs w:val="20"/>
          <w:lang w:val="sl-SI"/>
        </w:rPr>
      </w:pPr>
    </w:p>
    <w:p w14:paraId="2CE4A957" w14:textId="0E86041F" w:rsidR="00F92786" w:rsidRPr="002444F1" w:rsidRDefault="00F92786" w:rsidP="00CF182F">
      <w:pPr>
        <w:jc w:val="both"/>
        <w:rPr>
          <w:rFonts w:cs="Arial"/>
          <w:bCs/>
          <w:szCs w:val="20"/>
          <w:lang w:val="sl-SI"/>
        </w:rPr>
      </w:pPr>
    </w:p>
    <w:p w14:paraId="5ACF7C82" w14:textId="40F1105B" w:rsidR="007D749E" w:rsidRPr="002444F1" w:rsidRDefault="007D749E" w:rsidP="00805B6F">
      <w:pPr>
        <w:pStyle w:val="Odstavekseznama"/>
        <w:numPr>
          <w:ilvl w:val="0"/>
          <w:numId w:val="20"/>
        </w:numPr>
        <w:tabs>
          <w:tab w:val="left" w:pos="284"/>
        </w:tabs>
        <w:jc w:val="both"/>
        <w:rPr>
          <w:rFonts w:cs="Arial"/>
          <w:b/>
          <w:szCs w:val="20"/>
          <w:lang w:eastAsia="sl-SI"/>
        </w:rPr>
      </w:pPr>
      <w:r w:rsidRPr="002444F1">
        <w:rPr>
          <w:rFonts w:cs="Arial"/>
          <w:b/>
          <w:szCs w:val="20"/>
          <w:lang w:eastAsia="sl-SI"/>
        </w:rPr>
        <w:t>Vprašanj</w:t>
      </w:r>
      <w:r w:rsidR="00445CCF" w:rsidRPr="002444F1">
        <w:rPr>
          <w:rFonts w:cs="Arial"/>
          <w:b/>
          <w:szCs w:val="20"/>
          <w:lang w:eastAsia="sl-SI"/>
        </w:rPr>
        <w:t>e</w:t>
      </w:r>
      <w:r w:rsidRPr="002444F1">
        <w:rPr>
          <w:rFonts w:cs="Arial"/>
          <w:b/>
          <w:szCs w:val="20"/>
          <w:lang w:eastAsia="sl-SI"/>
        </w:rPr>
        <w:t xml:space="preserve"> in odgovor</w:t>
      </w:r>
    </w:p>
    <w:p w14:paraId="4658E17E" w14:textId="77777777" w:rsidR="007D749E" w:rsidRPr="002444F1" w:rsidRDefault="007D749E" w:rsidP="00CF182F">
      <w:pPr>
        <w:jc w:val="both"/>
        <w:rPr>
          <w:rFonts w:cs="Arial"/>
          <w:color w:val="000000"/>
          <w:szCs w:val="20"/>
          <w:lang w:val="sl-SI"/>
        </w:rPr>
      </w:pPr>
    </w:p>
    <w:p w14:paraId="5B414239" w14:textId="32A5A597" w:rsidR="0066343E" w:rsidRPr="008E054A" w:rsidRDefault="0066343E" w:rsidP="008E054A">
      <w:pPr>
        <w:pStyle w:val="Odstavekseznama"/>
        <w:numPr>
          <w:ilvl w:val="0"/>
          <w:numId w:val="23"/>
        </w:numPr>
        <w:tabs>
          <w:tab w:val="left" w:pos="567"/>
        </w:tabs>
        <w:rPr>
          <w:rFonts w:cs="Arial"/>
          <w:b/>
          <w:i/>
          <w:color w:val="000000"/>
          <w:szCs w:val="20"/>
        </w:rPr>
      </w:pPr>
      <w:r w:rsidRPr="008E054A">
        <w:rPr>
          <w:rFonts w:cs="Arial"/>
          <w:b/>
          <w:i/>
          <w:color w:val="000000"/>
          <w:szCs w:val="20"/>
        </w:rPr>
        <w:t>Vprašanje</w:t>
      </w:r>
      <w:r w:rsidR="00545F8B" w:rsidRPr="008E054A">
        <w:rPr>
          <w:rFonts w:cs="Arial"/>
          <w:b/>
          <w:i/>
          <w:color w:val="000000"/>
          <w:szCs w:val="20"/>
        </w:rPr>
        <w:t>:</w:t>
      </w:r>
    </w:p>
    <w:p w14:paraId="380B16B3" w14:textId="590C8741" w:rsidR="00C859B7" w:rsidRDefault="00DF76AE" w:rsidP="00DF76AE">
      <w:pPr>
        <w:tabs>
          <w:tab w:val="left" w:pos="567"/>
        </w:tabs>
        <w:jc w:val="both"/>
        <w:rPr>
          <w:rFonts w:cs="Arial"/>
          <w:bCs/>
          <w:i/>
          <w:color w:val="000000"/>
          <w:szCs w:val="20"/>
          <w:lang w:val="sl-SI"/>
        </w:rPr>
      </w:pPr>
      <w:r w:rsidRPr="00DF76AE">
        <w:rPr>
          <w:rFonts w:cs="Arial"/>
          <w:bCs/>
          <w:i/>
          <w:color w:val="000000"/>
          <w:szCs w:val="20"/>
          <w:lang w:val="sl-SI"/>
        </w:rPr>
        <w:t xml:space="preserve">Pozdravljeni, v popisu del – MEJNI PREHODI – je pri postavki 12 navedena cena prevoza po dejansko opravljenih kilometrih (0,90 €/km). Zanima nas: 1. ali je potrebno navedeno ceno (0,90 €/km) upoštevati pri pripravi ponudbe, 2. ali pa se ta postavka ne všteva v skupno ponudbeno vrednost (glede na to, da pri tej postavki ni </w:t>
      </w:r>
      <w:proofErr w:type="spellStart"/>
      <w:r w:rsidRPr="00DF76AE">
        <w:rPr>
          <w:rFonts w:cs="Arial"/>
          <w:bCs/>
          <w:i/>
          <w:color w:val="000000"/>
          <w:szCs w:val="20"/>
          <w:lang w:val="sl-SI"/>
        </w:rPr>
        <w:t>prednastavljene</w:t>
      </w:r>
      <w:proofErr w:type="spellEnd"/>
      <w:r w:rsidRPr="00DF76AE">
        <w:rPr>
          <w:rFonts w:cs="Arial"/>
          <w:bCs/>
          <w:i/>
          <w:color w:val="000000"/>
          <w:szCs w:val="20"/>
          <w:lang w:val="sl-SI"/>
        </w:rPr>
        <w:t xml:space="preserve"> formule za izračun)? Ali potemtakem pri drugih sklopih sami določimo ceno ?</w:t>
      </w:r>
    </w:p>
    <w:p w14:paraId="57F68442" w14:textId="77777777" w:rsidR="00DF76AE" w:rsidRPr="00DF76AE" w:rsidRDefault="00DF76AE" w:rsidP="00CF182F">
      <w:pPr>
        <w:tabs>
          <w:tab w:val="left" w:pos="567"/>
        </w:tabs>
        <w:rPr>
          <w:rFonts w:cs="Arial"/>
          <w:bCs/>
          <w:i/>
          <w:color w:val="000000"/>
          <w:szCs w:val="20"/>
          <w:lang w:val="sl-SI"/>
        </w:rPr>
      </w:pPr>
    </w:p>
    <w:p w14:paraId="1B44B526" w14:textId="1AF3DC63" w:rsidR="004C50C2" w:rsidRPr="00357FBD" w:rsidRDefault="004C50C2" w:rsidP="00357FBD">
      <w:pPr>
        <w:pStyle w:val="Odstavekseznama"/>
        <w:numPr>
          <w:ilvl w:val="0"/>
          <w:numId w:val="24"/>
        </w:numPr>
        <w:tabs>
          <w:tab w:val="left" w:pos="567"/>
        </w:tabs>
        <w:jc w:val="both"/>
        <w:rPr>
          <w:rFonts w:cs="Arial"/>
          <w:b/>
          <w:i/>
          <w:color w:val="000000"/>
          <w:szCs w:val="20"/>
        </w:rPr>
      </w:pPr>
      <w:r w:rsidRPr="00357FBD">
        <w:rPr>
          <w:rFonts w:cs="Arial"/>
          <w:b/>
          <w:i/>
          <w:color w:val="000000"/>
          <w:szCs w:val="20"/>
        </w:rPr>
        <w:t>Odgovor</w:t>
      </w:r>
      <w:r w:rsidR="00545F8B" w:rsidRPr="00357FBD">
        <w:rPr>
          <w:rFonts w:cs="Arial"/>
          <w:b/>
          <w:i/>
          <w:color w:val="000000"/>
          <w:szCs w:val="20"/>
        </w:rPr>
        <w:t>:</w:t>
      </w:r>
    </w:p>
    <w:p w14:paraId="1C830B54" w14:textId="7DE927E6" w:rsidR="001838A8" w:rsidRPr="000405E4" w:rsidRDefault="0079655A" w:rsidP="009F2564">
      <w:pPr>
        <w:tabs>
          <w:tab w:val="left" w:pos="567"/>
        </w:tabs>
        <w:jc w:val="both"/>
        <w:rPr>
          <w:rFonts w:cs="Arial"/>
          <w:bCs/>
          <w:iCs/>
          <w:color w:val="000000"/>
          <w:szCs w:val="20"/>
          <w:lang w:val="sl-SI"/>
        </w:rPr>
      </w:pPr>
      <w:r w:rsidRPr="000405E4">
        <w:rPr>
          <w:rFonts w:cs="Arial"/>
          <w:bCs/>
          <w:iCs/>
          <w:color w:val="000000"/>
          <w:szCs w:val="20"/>
          <w:lang w:val="sl-SI"/>
        </w:rPr>
        <w:t>Pri pripravi priloge Ponudbeni predračun s specifikacijo je prišlo do napake na drugem listu Excel tabele (Mejni prehodi)</w:t>
      </w:r>
      <w:r w:rsidR="000405E4" w:rsidRPr="000405E4">
        <w:rPr>
          <w:rFonts w:cs="Arial"/>
          <w:bCs/>
          <w:iCs/>
          <w:color w:val="000000"/>
          <w:szCs w:val="20"/>
          <w:lang w:val="sl-SI"/>
        </w:rPr>
        <w:t>. Celica E27 (</w:t>
      </w:r>
      <w:proofErr w:type="spellStart"/>
      <w:r w:rsidR="000405E4" w:rsidRPr="000405E4">
        <w:rPr>
          <w:rFonts w:cs="Arial"/>
          <w:bCs/>
          <w:iCs/>
          <w:color w:val="000000"/>
          <w:szCs w:val="20"/>
          <w:lang w:val="sl-SI"/>
        </w:rPr>
        <w:t>Zap</w:t>
      </w:r>
      <w:proofErr w:type="spellEnd"/>
      <w:r w:rsidR="000405E4" w:rsidRPr="000405E4">
        <w:rPr>
          <w:rFonts w:cs="Arial"/>
          <w:bCs/>
          <w:iCs/>
          <w:color w:val="000000"/>
          <w:szCs w:val="20"/>
          <w:lang w:val="sl-SI"/>
        </w:rPr>
        <w:t>. št. 12 – Prevoz po dejansko opravljenih kilometrih) bi morala biti prazna in omogočati vnos ponudnikove cene. Zaradi navedenega naročnik spreminja razpisno dokumentacijo in objavlja popravljeno prilogo Ponudbeni predračun s specifikacijo.</w:t>
      </w:r>
    </w:p>
    <w:p w14:paraId="50368EDC" w14:textId="77777777" w:rsidR="0079655A" w:rsidRDefault="0079655A" w:rsidP="009F2564">
      <w:pPr>
        <w:tabs>
          <w:tab w:val="left" w:pos="567"/>
        </w:tabs>
        <w:jc w:val="both"/>
        <w:rPr>
          <w:rFonts w:cs="Arial"/>
          <w:bCs/>
          <w:i/>
          <w:color w:val="000000"/>
          <w:szCs w:val="20"/>
          <w:lang w:val="sl-SI"/>
        </w:rPr>
      </w:pPr>
    </w:p>
    <w:p w14:paraId="7EF00DEF" w14:textId="77777777" w:rsidR="0079655A" w:rsidRPr="0079655A" w:rsidRDefault="0079655A" w:rsidP="009F2564">
      <w:pPr>
        <w:tabs>
          <w:tab w:val="left" w:pos="567"/>
        </w:tabs>
        <w:jc w:val="both"/>
        <w:rPr>
          <w:rFonts w:cs="Arial"/>
          <w:bCs/>
          <w:i/>
          <w:color w:val="000000"/>
          <w:szCs w:val="20"/>
          <w:lang w:val="sl-SI"/>
        </w:rPr>
      </w:pPr>
    </w:p>
    <w:p w14:paraId="7850B72C" w14:textId="395843CF" w:rsidR="001838A8" w:rsidRPr="00357FBD" w:rsidRDefault="001838A8" w:rsidP="00357FBD">
      <w:pPr>
        <w:pStyle w:val="Odstavekseznama"/>
        <w:numPr>
          <w:ilvl w:val="0"/>
          <w:numId w:val="24"/>
        </w:numPr>
        <w:tabs>
          <w:tab w:val="left" w:pos="567"/>
        </w:tabs>
        <w:rPr>
          <w:rFonts w:cs="Arial"/>
          <w:b/>
          <w:i/>
          <w:color w:val="000000"/>
          <w:szCs w:val="20"/>
        </w:rPr>
      </w:pPr>
      <w:r w:rsidRPr="00357FBD">
        <w:rPr>
          <w:rFonts w:cs="Arial"/>
          <w:b/>
          <w:i/>
          <w:color w:val="000000"/>
          <w:szCs w:val="20"/>
        </w:rPr>
        <w:t>Vprašanje:</w:t>
      </w:r>
    </w:p>
    <w:p w14:paraId="4B900600" w14:textId="20154659" w:rsidR="001838A8" w:rsidRDefault="00DF76AE" w:rsidP="001838A8">
      <w:pPr>
        <w:tabs>
          <w:tab w:val="left" w:pos="567"/>
        </w:tabs>
        <w:rPr>
          <w:rFonts w:cs="Arial"/>
          <w:bCs/>
          <w:i/>
          <w:color w:val="000000"/>
          <w:szCs w:val="20"/>
          <w:lang w:val="sl-SI"/>
        </w:rPr>
      </w:pPr>
      <w:r w:rsidRPr="00DF76AE">
        <w:rPr>
          <w:rFonts w:cs="Arial"/>
          <w:bCs/>
          <w:i/>
          <w:color w:val="000000"/>
          <w:szCs w:val="20"/>
          <w:lang w:val="sl-SI"/>
        </w:rPr>
        <w:t>Zdravo, ali pravilno razumemo, da so v popisu del predvidene količine za dve leti?</w:t>
      </w:r>
    </w:p>
    <w:p w14:paraId="71F13F81" w14:textId="77777777" w:rsidR="00DF76AE" w:rsidRPr="00DF76AE" w:rsidRDefault="00DF76AE" w:rsidP="001838A8">
      <w:pPr>
        <w:tabs>
          <w:tab w:val="left" w:pos="567"/>
        </w:tabs>
        <w:rPr>
          <w:rFonts w:cs="Arial"/>
          <w:bCs/>
          <w:i/>
          <w:color w:val="000000"/>
          <w:szCs w:val="20"/>
          <w:lang w:val="sl-SI"/>
        </w:rPr>
      </w:pPr>
    </w:p>
    <w:p w14:paraId="6F4300F1" w14:textId="5D4A3E46" w:rsidR="001838A8" w:rsidRPr="00357FBD" w:rsidRDefault="001838A8" w:rsidP="00357FBD">
      <w:pPr>
        <w:pStyle w:val="Odstavekseznama"/>
        <w:numPr>
          <w:ilvl w:val="0"/>
          <w:numId w:val="23"/>
        </w:numPr>
        <w:tabs>
          <w:tab w:val="left" w:pos="567"/>
        </w:tabs>
        <w:jc w:val="both"/>
        <w:rPr>
          <w:rFonts w:cs="Arial"/>
          <w:b/>
          <w:i/>
          <w:color w:val="000000"/>
          <w:szCs w:val="20"/>
        </w:rPr>
      </w:pPr>
      <w:r w:rsidRPr="00357FBD">
        <w:rPr>
          <w:rFonts w:cs="Arial"/>
          <w:b/>
          <w:i/>
          <w:color w:val="000000"/>
          <w:szCs w:val="20"/>
        </w:rPr>
        <w:t>Odgovor:</w:t>
      </w:r>
    </w:p>
    <w:p w14:paraId="0EA202C3" w14:textId="751E96C7" w:rsidR="001838A8" w:rsidRDefault="005135BF" w:rsidP="009F2564">
      <w:pPr>
        <w:tabs>
          <w:tab w:val="left" w:pos="567"/>
        </w:tabs>
        <w:jc w:val="both"/>
        <w:rPr>
          <w:rFonts w:cs="Arial"/>
          <w:bCs/>
          <w:iCs/>
          <w:color w:val="000000"/>
          <w:szCs w:val="20"/>
          <w:lang w:val="sl-SI"/>
        </w:rPr>
      </w:pPr>
      <w:r>
        <w:rPr>
          <w:rFonts w:cs="Arial"/>
          <w:bCs/>
          <w:iCs/>
          <w:color w:val="000000"/>
          <w:szCs w:val="20"/>
          <w:lang w:val="sl-SI"/>
        </w:rPr>
        <w:t>Vse količine v popisu del razpisne dokumentacije so predvidene za dvoletno obdobje.</w:t>
      </w:r>
      <w:r w:rsidR="00902D52">
        <w:rPr>
          <w:rFonts w:cs="Arial"/>
          <w:bCs/>
          <w:iCs/>
          <w:color w:val="000000"/>
          <w:szCs w:val="20"/>
          <w:lang w:val="sl-SI"/>
        </w:rPr>
        <w:t xml:space="preserve"> Količine so okvirne, niso dokončne ter se prilagajajo </w:t>
      </w:r>
      <w:r w:rsidR="00902D52" w:rsidRPr="00902D52">
        <w:rPr>
          <w:rFonts w:cs="Arial"/>
          <w:bCs/>
          <w:iCs/>
          <w:color w:val="000000"/>
          <w:szCs w:val="20"/>
          <w:lang w:val="sl-SI"/>
        </w:rPr>
        <w:t>dejanskim potrebam in razpoložljivim finančnim sredstvom proračunskih uporabnikov. Naročnik ni zavezan naročiti celotne okvirne količine storitev.</w:t>
      </w:r>
    </w:p>
    <w:p w14:paraId="02C7B9A2" w14:textId="77777777" w:rsidR="0000580B" w:rsidRPr="005135BF" w:rsidRDefault="0000580B" w:rsidP="009F2564">
      <w:pPr>
        <w:tabs>
          <w:tab w:val="left" w:pos="567"/>
        </w:tabs>
        <w:jc w:val="both"/>
        <w:rPr>
          <w:rFonts w:cs="Arial"/>
          <w:bCs/>
          <w:iCs/>
          <w:color w:val="000000"/>
          <w:szCs w:val="20"/>
          <w:lang w:val="sl-SI"/>
        </w:rPr>
      </w:pPr>
    </w:p>
    <w:p w14:paraId="195A61E5" w14:textId="77777777" w:rsidR="001838A8" w:rsidRDefault="001838A8" w:rsidP="009F2564">
      <w:pPr>
        <w:tabs>
          <w:tab w:val="left" w:pos="567"/>
        </w:tabs>
        <w:jc w:val="both"/>
        <w:rPr>
          <w:rFonts w:cs="Arial"/>
          <w:b/>
          <w:i/>
          <w:color w:val="000000"/>
          <w:szCs w:val="20"/>
          <w:lang w:val="sl-SI"/>
        </w:rPr>
      </w:pPr>
    </w:p>
    <w:p w14:paraId="736D19F3" w14:textId="53BD435C" w:rsidR="001838A8" w:rsidRPr="00357FBD" w:rsidRDefault="001838A8" w:rsidP="00357FBD">
      <w:pPr>
        <w:pStyle w:val="Odstavekseznama"/>
        <w:numPr>
          <w:ilvl w:val="0"/>
          <w:numId w:val="23"/>
        </w:numPr>
        <w:tabs>
          <w:tab w:val="left" w:pos="567"/>
        </w:tabs>
        <w:rPr>
          <w:rFonts w:cs="Arial"/>
          <w:b/>
          <w:i/>
          <w:color w:val="000000"/>
          <w:szCs w:val="20"/>
        </w:rPr>
      </w:pPr>
      <w:r w:rsidRPr="00357FBD">
        <w:rPr>
          <w:rFonts w:cs="Arial"/>
          <w:b/>
          <w:i/>
          <w:color w:val="000000"/>
          <w:szCs w:val="20"/>
        </w:rPr>
        <w:lastRenderedPageBreak/>
        <w:t>Vprašanje:</w:t>
      </w:r>
    </w:p>
    <w:p w14:paraId="3B896D0C" w14:textId="73525B63" w:rsidR="001838A8" w:rsidRDefault="00DF76AE" w:rsidP="00DF76AE">
      <w:pPr>
        <w:tabs>
          <w:tab w:val="left" w:pos="567"/>
        </w:tabs>
        <w:jc w:val="both"/>
        <w:rPr>
          <w:rFonts w:cs="Arial"/>
          <w:bCs/>
          <w:i/>
          <w:color w:val="000000"/>
          <w:szCs w:val="20"/>
          <w:lang w:val="sl-SI"/>
        </w:rPr>
      </w:pPr>
      <w:r w:rsidRPr="00DF76AE">
        <w:rPr>
          <w:rFonts w:cs="Arial"/>
          <w:bCs/>
          <w:i/>
          <w:color w:val="000000"/>
          <w:szCs w:val="20"/>
          <w:lang w:val="sl-SI"/>
        </w:rPr>
        <w:t>Ali pravilno razumemo, da mora imeti merilec zahtevnih elektroinštalacij poleg ostalih pogojev pridobljeno tudi potrdilo za preglednika nizkonapetostnih elektroinštalacij v eksplozijsko ogroženih prostorih, skladno z določili Pravilnika o zahtevah za nizkonapetostne elektroinštalacije v eksplozijsko ogroženih prostorih (Uradni list RS, št. …)?</w:t>
      </w:r>
    </w:p>
    <w:p w14:paraId="52F1FE32" w14:textId="77777777" w:rsidR="00DF76AE" w:rsidRPr="00DF76AE" w:rsidRDefault="00DF76AE" w:rsidP="00DF76AE">
      <w:pPr>
        <w:tabs>
          <w:tab w:val="left" w:pos="567"/>
        </w:tabs>
        <w:jc w:val="both"/>
        <w:rPr>
          <w:rFonts w:cs="Arial"/>
          <w:bCs/>
          <w:i/>
          <w:color w:val="000000"/>
          <w:szCs w:val="20"/>
          <w:lang w:val="sl-SI"/>
        </w:rPr>
      </w:pPr>
    </w:p>
    <w:p w14:paraId="2229433F" w14:textId="6F65DFA0" w:rsidR="001838A8" w:rsidRPr="00357FBD" w:rsidRDefault="001838A8" w:rsidP="00357FBD">
      <w:pPr>
        <w:pStyle w:val="Odstavekseznama"/>
        <w:numPr>
          <w:ilvl w:val="0"/>
          <w:numId w:val="24"/>
        </w:numPr>
        <w:tabs>
          <w:tab w:val="left" w:pos="567"/>
        </w:tabs>
        <w:jc w:val="both"/>
        <w:rPr>
          <w:rFonts w:cs="Arial"/>
          <w:b/>
          <w:i/>
          <w:color w:val="000000"/>
          <w:szCs w:val="20"/>
        </w:rPr>
      </w:pPr>
      <w:r w:rsidRPr="00357FBD">
        <w:rPr>
          <w:rFonts w:cs="Arial"/>
          <w:b/>
          <w:i/>
          <w:color w:val="000000"/>
          <w:szCs w:val="20"/>
        </w:rPr>
        <w:t>Odgovor:</w:t>
      </w:r>
    </w:p>
    <w:p w14:paraId="04C72904" w14:textId="2B52402D" w:rsidR="001838A8" w:rsidRDefault="00244AD5" w:rsidP="009F2564">
      <w:pPr>
        <w:tabs>
          <w:tab w:val="left" w:pos="567"/>
        </w:tabs>
        <w:jc w:val="both"/>
        <w:rPr>
          <w:rFonts w:cs="Arial"/>
          <w:bCs/>
          <w:iCs/>
          <w:color w:val="000000"/>
          <w:szCs w:val="20"/>
          <w:lang w:val="sl-SI"/>
        </w:rPr>
      </w:pPr>
      <w:r>
        <w:rPr>
          <w:rFonts w:cs="Arial"/>
          <w:bCs/>
          <w:iCs/>
          <w:color w:val="000000"/>
          <w:szCs w:val="20"/>
          <w:lang w:val="sl-SI"/>
        </w:rPr>
        <w:t xml:space="preserve">Merilec </w:t>
      </w:r>
      <w:r w:rsidRPr="00244AD5">
        <w:rPr>
          <w:rFonts w:cs="Arial"/>
          <w:bCs/>
          <w:iCs/>
          <w:color w:val="000000"/>
          <w:szCs w:val="20"/>
          <w:lang w:val="sl-SI"/>
        </w:rPr>
        <w:t xml:space="preserve">zahtevnih elektroinštalacij </w:t>
      </w:r>
      <w:r>
        <w:rPr>
          <w:rFonts w:cs="Arial"/>
          <w:bCs/>
          <w:iCs/>
          <w:color w:val="000000"/>
          <w:szCs w:val="20"/>
          <w:lang w:val="sl-SI"/>
        </w:rPr>
        <w:t xml:space="preserve">mora </w:t>
      </w:r>
      <w:r w:rsidRPr="00244AD5">
        <w:rPr>
          <w:rFonts w:cs="Arial"/>
          <w:bCs/>
          <w:iCs/>
          <w:color w:val="000000"/>
          <w:szCs w:val="20"/>
          <w:lang w:val="sl-SI"/>
        </w:rPr>
        <w:t xml:space="preserve">poleg ostalih pogojev </w:t>
      </w:r>
      <w:r>
        <w:rPr>
          <w:rFonts w:cs="Arial"/>
          <w:bCs/>
          <w:iCs/>
          <w:color w:val="000000"/>
          <w:szCs w:val="20"/>
          <w:lang w:val="sl-SI"/>
        </w:rPr>
        <w:t xml:space="preserve">imeti </w:t>
      </w:r>
      <w:r w:rsidRPr="00244AD5">
        <w:rPr>
          <w:rFonts w:cs="Arial"/>
          <w:bCs/>
          <w:iCs/>
          <w:color w:val="000000"/>
          <w:szCs w:val="20"/>
          <w:lang w:val="sl-SI"/>
        </w:rPr>
        <w:t>tudi potrdilo za preglednika nizkonapetostnih elektroinštalacij v eksplozijsko ogroženih prostorih, skladno z določili Pravilnika o zahtevah za nizkonapetostne elektroinštalacije v eksplozijsko ogroženih prostorih</w:t>
      </w:r>
      <w:r>
        <w:rPr>
          <w:rFonts w:cs="Arial"/>
          <w:bCs/>
          <w:iCs/>
          <w:color w:val="000000"/>
          <w:szCs w:val="20"/>
          <w:lang w:val="sl-SI"/>
        </w:rPr>
        <w:t>.</w:t>
      </w:r>
    </w:p>
    <w:p w14:paraId="561DD78B" w14:textId="77777777" w:rsidR="00244AD5" w:rsidRDefault="00244AD5" w:rsidP="009F2564">
      <w:pPr>
        <w:tabs>
          <w:tab w:val="left" w:pos="567"/>
        </w:tabs>
        <w:jc w:val="both"/>
        <w:rPr>
          <w:rFonts w:cs="Arial"/>
          <w:bCs/>
          <w:iCs/>
          <w:color w:val="000000"/>
          <w:szCs w:val="20"/>
          <w:lang w:val="sl-SI"/>
        </w:rPr>
      </w:pPr>
    </w:p>
    <w:p w14:paraId="05D6C875" w14:textId="77777777" w:rsidR="00244AD5" w:rsidRDefault="00244AD5" w:rsidP="009F2564">
      <w:pPr>
        <w:tabs>
          <w:tab w:val="left" w:pos="567"/>
        </w:tabs>
        <w:jc w:val="both"/>
        <w:rPr>
          <w:rFonts w:cs="Arial"/>
          <w:b/>
          <w:i/>
          <w:color w:val="000000"/>
          <w:szCs w:val="20"/>
          <w:lang w:val="sl-SI"/>
        </w:rPr>
      </w:pPr>
    </w:p>
    <w:p w14:paraId="7531082A" w14:textId="06A358DE" w:rsidR="001838A8" w:rsidRDefault="001838A8" w:rsidP="00357FBD">
      <w:pPr>
        <w:pStyle w:val="Odstavekseznama"/>
        <w:numPr>
          <w:ilvl w:val="0"/>
          <w:numId w:val="24"/>
        </w:numPr>
        <w:tabs>
          <w:tab w:val="left" w:pos="567"/>
        </w:tabs>
        <w:rPr>
          <w:rFonts w:cs="Arial"/>
          <w:b/>
          <w:i/>
          <w:color w:val="000000"/>
          <w:szCs w:val="20"/>
        </w:rPr>
      </w:pPr>
      <w:r w:rsidRPr="00357FBD">
        <w:rPr>
          <w:rFonts w:cs="Arial"/>
          <w:b/>
          <w:i/>
          <w:color w:val="000000"/>
          <w:szCs w:val="20"/>
        </w:rPr>
        <w:t>Vprašanje:</w:t>
      </w:r>
    </w:p>
    <w:p w14:paraId="42F2E7EC" w14:textId="15AF923F" w:rsidR="00DF76AE" w:rsidRPr="00DF76AE" w:rsidRDefault="00DF76AE" w:rsidP="00DF76AE">
      <w:pPr>
        <w:pStyle w:val="Odstavekseznama"/>
        <w:tabs>
          <w:tab w:val="left" w:pos="567"/>
        </w:tabs>
        <w:ind w:left="0"/>
        <w:jc w:val="both"/>
        <w:rPr>
          <w:rFonts w:cs="Arial"/>
          <w:bCs/>
          <w:i/>
          <w:color w:val="000000"/>
          <w:szCs w:val="20"/>
        </w:rPr>
      </w:pPr>
      <w:r w:rsidRPr="00DF76AE">
        <w:rPr>
          <w:rFonts w:cs="Arial"/>
          <w:bCs/>
          <w:i/>
          <w:color w:val="000000"/>
          <w:szCs w:val="20"/>
        </w:rPr>
        <w:t>Pozdravljeni, ali je naročnik v ponovljenem postopku zagotovljena sredstva ustrezno zvišal? Pri predhodnem javnem naročilu (razveljavljenem zaradi nerazumljive razpisne dokumentacije) so bila sredstva določena očitno prenizko glede na realne tržne vrednosti popisanih del, zaradi česar oddaja ekonomsko vzdržne ponudbe v takšnih pogojih sploh ni bila mogoča.</w:t>
      </w:r>
    </w:p>
    <w:p w14:paraId="75132C90" w14:textId="77777777" w:rsidR="001838A8" w:rsidRPr="002444F1" w:rsidRDefault="001838A8" w:rsidP="001838A8">
      <w:pPr>
        <w:tabs>
          <w:tab w:val="left" w:pos="567"/>
        </w:tabs>
        <w:rPr>
          <w:rFonts w:cs="Arial"/>
          <w:b/>
          <w:i/>
          <w:color w:val="000000"/>
          <w:szCs w:val="20"/>
          <w:lang w:val="sl-SI"/>
        </w:rPr>
      </w:pPr>
    </w:p>
    <w:p w14:paraId="7BA19382" w14:textId="53E0344B" w:rsidR="001838A8" w:rsidRPr="00357FBD" w:rsidRDefault="001838A8" w:rsidP="00357FBD">
      <w:pPr>
        <w:pStyle w:val="Odstavekseznama"/>
        <w:numPr>
          <w:ilvl w:val="0"/>
          <w:numId w:val="23"/>
        </w:numPr>
        <w:tabs>
          <w:tab w:val="left" w:pos="567"/>
        </w:tabs>
        <w:jc w:val="both"/>
        <w:rPr>
          <w:rFonts w:cs="Arial"/>
          <w:b/>
          <w:i/>
          <w:color w:val="000000"/>
          <w:szCs w:val="20"/>
        </w:rPr>
      </w:pPr>
      <w:r w:rsidRPr="00357FBD">
        <w:rPr>
          <w:rFonts w:cs="Arial"/>
          <w:b/>
          <w:i/>
          <w:color w:val="000000"/>
          <w:szCs w:val="20"/>
        </w:rPr>
        <w:t>Odgovor:</w:t>
      </w:r>
    </w:p>
    <w:p w14:paraId="4A3BDA43" w14:textId="02753521" w:rsidR="001838A8" w:rsidRDefault="0083572E" w:rsidP="009F2564">
      <w:pPr>
        <w:tabs>
          <w:tab w:val="left" w:pos="567"/>
        </w:tabs>
        <w:jc w:val="both"/>
        <w:rPr>
          <w:rFonts w:cs="Arial"/>
          <w:bCs/>
          <w:iCs/>
          <w:color w:val="000000"/>
          <w:szCs w:val="20"/>
          <w:lang w:val="sl-SI"/>
        </w:rPr>
      </w:pPr>
      <w:r>
        <w:rPr>
          <w:rFonts w:cs="Arial"/>
          <w:bCs/>
          <w:iCs/>
          <w:color w:val="000000"/>
          <w:szCs w:val="20"/>
          <w:lang w:val="sl-SI"/>
        </w:rPr>
        <w:t>Naročnik je pri pripravi javnega naročila izhajal iz analize trga</w:t>
      </w:r>
      <w:r w:rsidR="005D2588">
        <w:rPr>
          <w:rFonts w:cs="Arial"/>
          <w:bCs/>
          <w:iCs/>
          <w:color w:val="000000"/>
          <w:szCs w:val="20"/>
          <w:lang w:val="sl-SI"/>
        </w:rPr>
        <w:t xml:space="preserve"> in skladno z ugotovitvami iz analize trga določil ocenjeno vrednost javnega naročila.</w:t>
      </w:r>
      <w:r>
        <w:rPr>
          <w:rFonts w:cs="Arial"/>
          <w:bCs/>
          <w:iCs/>
          <w:color w:val="000000"/>
          <w:szCs w:val="20"/>
          <w:lang w:val="sl-SI"/>
        </w:rPr>
        <w:t xml:space="preserve"> Naročnik ocenjene vrednosti in zagotovljenih sredstev za javno naročilo n</w:t>
      </w:r>
      <w:r w:rsidR="005D2588">
        <w:rPr>
          <w:rFonts w:cs="Arial"/>
          <w:bCs/>
          <w:iCs/>
          <w:color w:val="000000"/>
          <w:szCs w:val="20"/>
          <w:lang w:val="sl-SI"/>
        </w:rPr>
        <w:t>e</w:t>
      </w:r>
      <w:r>
        <w:rPr>
          <w:rFonts w:cs="Arial"/>
          <w:bCs/>
          <w:iCs/>
          <w:color w:val="000000"/>
          <w:szCs w:val="20"/>
          <w:lang w:val="sl-SI"/>
        </w:rPr>
        <w:t xml:space="preserve"> objav</w:t>
      </w:r>
      <w:r w:rsidR="005D2588">
        <w:rPr>
          <w:rFonts w:cs="Arial"/>
          <w:bCs/>
          <w:iCs/>
          <w:color w:val="000000"/>
          <w:szCs w:val="20"/>
          <w:lang w:val="sl-SI"/>
        </w:rPr>
        <w:t>lja</w:t>
      </w:r>
      <w:r>
        <w:rPr>
          <w:rFonts w:cs="Arial"/>
          <w:bCs/>
          <w:iCs/>
          <w:color w:val="000000"/>
          <w:szCs w:val="20"/>
          <w:lang w:val="sl-SI"/>
        </w:rPr>
        <w:t>.</w:t>
      </w:r>
    </w:p>
    <w:p w14:paraId="4CBA4A39" w14:textId="77777777" w:rsidR="0083572E" w:rsidRDefault="0083572E" w:rsidP="009F2564">
      <w:pPr>
        <w:tabs>
          <w:tab w:val="left" w:pos="567"/>
        </w:tabs>
        <w:jc w:val="both"/>
        <w:rPr>
          <w:rFonts w:cs="Arial"/>
          <w:bCs/>
          <w:iCs/>
          <w:color w:val="000000"/>
          <w:szCs w:val="20"/>
          <w:lang w:val="sl-SI"/>
        </w:rPr>
      </w:pPr>
    </w:p>
    <w:p w14:paraId="1A99E690" w14:textId="77777777" w:rsidR="0083572E" w:rsidRPr="0083572E" w:rsidRDefault="0083572E" w:rsidP="009F2564">
      <w:pPr>
        <w:tabs>
          <w:tab w:val="left" w:pos="567"/>
        </w:tabs>
        <w:jc w:val="both"/>
        <w:rPr>
          <w:rFonts w:cs="Arial"/>
          <w:bCs/>
          <w:iCs/>
          <w:color w:val="000000"/>
          <w:szCs w:val="20"/>
          <w:lang w:val="sl-SI"/>
        </w:rPr>
      </w:pPr>
    </w:p>
    <w:p w14:paraId="383E000D" w14:textId="2FF2DE86" w:rsidR="001838A8" w:rsidRPr="00357FBD" w:rsidRDefault="001838A8" w:rsidP="00357FBD">
      <w:pPr>
        <w:pStyle w:val="Odstavekseznama"/>
        <w:numPr>
          <w:ilvl w:val="0"/>
          <w:numId w:val="23"/>
        </w:numPr>
        <w:tabs>
          <w:tab w:val="left" w:pos="567"/>
        </w:tabs>
        <w:rPr>
          <w:rFonts w:cs="Arial"/>
          <w:b/>
          <w:i/>
          <w:color w:val="000000"/>
          <w:szCs w:val="20"/>
        </w:rPr>
      </w:pPr>
      <w:r w:rsidRPr="00357FBD">
        <w:rPr>
          <w:rFonts w:cs="Arial"/>
          <w:b/>
          <w:i/>
          <w:color w:val="000000"/>
          <w:szCs w:val="20"/>
        </w:rPr>
        <w:t>Vprašanje:</w:t>
      </w:r>
    </w:p>
    <w:p w14:paraId="3D94D2C8" w14:textId="5D6BD429" w:rsidR="001838A8" w:rsidRDefault="00DF76AE" w:rsidP="00DF76AE">
      <w:pPr>
        <w:tabs>
          <w:tab w:val="left" w:pos="567"/>
        </w:tabs>
        <w:jc w:val="both"/>
        <w:rPr>
          <w:rFonts w:cs="Arial"/>
          <w:bCs/>
          <w:i/>
          <w:color w:val="000000"/>
          <w:szCs w:val="20"/>
          <w:lang w:val="sl-SI"/>
        </w:rPr>
      </w:pPr>
      <w:r w:rsidRPr="00DF76AE">
        <w:rPr>
          <w:rFonts w:cs="Arial"/>
          <w:bCs/>
          <w:i/>
          <w:color w:val="000000"/>
          <w:szCs w:val="20"/>
          <w:lang w:val="sl-SI"/>
        </w:rPr>
        <w:t>Ali bo naročnik dovolil prijavo podizvajalca po roku za oddajo ponudb in pred podpisom pogodbe tudi v primeru, ko ponudnik sam ne izpolnjuje vseh zahtevanih pogojev, ki bi jih lahko izpolnil podizvajalec?</w:t>
      </w:r>
    </w:p>
    <w:p w14:paraId="66521C8D" w14:textId="77777777" w:rsidR="00DF76AE" w:rsidRPr="00DF76AE" w:rsidRDefault="00DF76AE" w:rsidP="00DF76AE">
      <w:pPr>
        <w:tabs>
          <w:tab w:val="left" w:pos="567"/>
        </w:tabs>
        <w:jc w:val="both"/>
        <w:rPr>
          <w:rFonts w:cs="Arial"/>
          <w:bCs/>
          <w:i/>
          <w:color w:val="000000"/>
          <w:szCs w:val="20"/>
          <w:lang w:val="sl-SI"/>
        </w:rPr>
      </w:pPr>
    </w:p>
    <w:p w14:paraId="11671741" w14:textId="69DECCD6" w:rsidR="001838A8" w:rsidRPr="00357FBD" w:rsidRDefault="001838A8" w:rsidP="00357FBD">
      <w:pPr>
        <w:pStyle w:val="Odstavekseznama"/>
        <w:numPr>
          <w:ilvl w:val="0"/>
          <w:numId w:val="24"/>
        </w:numPr>
        <w:tabs>
          <w:tab w:val="left" w:pos="567"/>
        </w:tabs>
        <w:jc w:val="both"/>
        <w:rPr>
          <w:rFonts w:cs="Arial"/>
          <w:b/>
          <w:i/>
          <w:color w:val="000000"/>
          <w:szCs w:val="20"/>
        </w:rPr>
      </w:pPr>
      <w:r w:rsidRPr="00357FBD">
        <w:rPr>
          <w:rFonts w:cs="Arial"/>
          <w:b/>
          <w:i/>
          <w:color w:val="000000"/>
          <w:szCs w:val="20"/>
        </w:rPr>
        <w:t>Odgovor:</w:t>
      </w:r>
    </w:p>
    <w:p w14:paraId="50DFE416" w14:textId="6EB4D3FE" w:rsidR="001838A8" w:rsidRDefault="0083572E" w:rsidP="009F2564">
      <w:pPr>
        <w:tabs>
          <w:tab w:val="left" w:pos="567"/>
        </w:tabs>
        <w:jc w:val="both"/>
        <w:rPr>
          <w:rFonts w:cs="Arial"/>
          <w:bCs/>
          <w:iCs/>
          <w:color w:val="000000"/>
          <w:szCs w:val="20"/>
          <w:lang w:val="sl-SI"/>
        </w:rPr>
      </w:pPr>
      <w:r>
        <w:rPr>
          <w:rFonts w:cs="Arial"/>
          <w:bCs/>
          <w:iCs/>
          <w:color w:val="000000"/>
          <w:szCs w:val="20"/>
          <w:lang w:val="sl-SI"/>
        </w:rPr>
        <w:t>V skladu z razpisno dokumentacijo</w:t>
      </w:r>
      <w:r w:rsidR="00AB118F">
        <w:rPr>
          <w:rFonts w:cs="Arial"/>
          <w:bCs/>
          <w:iCs/>
          <w:color w:val="000000"/>
          <w:szCs w:val="20"/>
          <w:lang w:val="sl-SI"/>
        </w:rPr>
        <w:t xml:space="preserve"> (tč. 10.2.2 in 10.3.4 Navodila za izdelavo ponudbe)</w:t>
      </w:r>
      <w:r>
        <w:rPr>
          <w:rFonts w:cs="Arial"/>
          <w:bCs/>
          <w:iCs/>
          <w:color w:val="000000"/>
          <w:szCs w:val="20"/>
          <w:lang w:val="sl-SI"/>
        </w:rPr>
        <w:t xml:space="preserve"> mora ponudnik morebitne podizvajalce prijaviti </w:t>
      </w:r>
      <w:r w:rsidR="00AB118F" w:rsidRPr="00302AFF">
        <w:rPr>
          <w:rFonts w:cs="Arial"/>
          <w:bCs/>
          <w:iCs/>
          <w:color w:val="000000"/>
          <w:szCs w:val="20"/>
          <w:u w:val="single"/>
          <w:lang w:val="sl-SI"/>
        </w:rPr>
        <w:t>ob oddaji ponudbe</w:t>
      </w:r>
      <w:r w:rsidR="00AB118F">
        <w:rPr>
          <w:rFonts w:cs="Arial"/>
          <w:bCs/>
          <w:iCs/>
          <w:color w:val="000000"/>
          <w:szCs w:val="20"/>
          <w:lang w:val="sl-SI"/>
        </w:rPr>
        <w:t>.</w:t>
      </w:r>
    </w:p>
    <w:p w14:paraId="05633589" w14:textId="77777777" w:rsidR="000B3244" w:rsidRPr="0083572E" w:rsidRDefault="000B3244" w:rsidP="009F2564">
      <w:pPr>
        <w:tabs>
          <w:tab w:val="left" w:pos="567"/>
        </w:tabs>
        <w:jc w:val="both"/>
        <w:rPr>
          <w:rFonts w:cs="Arial"/>
          <w:bCs/>
          <w:iCs/>
          <w:color w:val="000000"/>
          <w:szCs w:val="20"/>
          <w:lang w:val="sl-SI"/>
        </w:rPr>
      </w:pPr>
    </w:p>
    <w:p w14:paraId="3653BB3E" w14:textId="77777777" w:rsidR="001838A8" w:rsidRDefault="001838A8" w:rsidP="009F2564">
      <w:pPr>
        <w:tabs>
          <w:tab w:val="left" w:pos="567"/>
        </w:tabs>
        <w:jc w:val="both"/>
        <w:rPr>
          <w:rFonts w:cs="Arial"/>
          <w:b/>
          <w:i/>
          <w:color w:val="000000"/>
          <w:szCs w:val="20"/>
          <w:lang w:val="sl-SI"/>
        </w:rPr>
      </w:pPr>
    </w:p>
    <w:p w14:paraId="041A4F22" w14:textId="652DC035" w:rsidR="001838A8" w:rsidRPr="00357FBD" w:rsidRDefault="001838A8" w:rsidP="00357FBD">
      <w:pPr>
        <w:pStyle w:val="Odstavekseznama"/>
        <w:numPr>
          <w:ilvl w:val="0"/>
          <w:numId w:val="24"/>
        </w:numPr>
        <w:tabs>
          <w:tab w:val="left" w:pos="567"/>
        </w:tabs>
        <w:rPr>
          <w:rFonts w:cs="Arial"/>
          <w:b/>
          <w:i/>
          <w:color w:val="000000"/>
          <w:szCs w:val="20"/>
        </w:rPr>
      </w:pPr>
      <w:r w:rsidRPr="00357FBD">
        <w:rPr>
          <w:rFonts w:cs="Arial"/>
          <w:b/>
          <w:i/>
          <w:color w:val="000000"/>
          <w:szCs w:val="20"/>
        </w:rPr>
        <w:t>Vprašanje:</w:t>
      </w:r>
    </w:p>
    <w:p w14:paraId="005A75D7" w14:textId="52B358FD" w:rsidR="001838A8" w:rsidRDefault="00DF76AE" w:rsidP="001838A8">
      <w:pPr>
        <w:tabs>
          <w:tab w:val="left" w:pos="567"/>
        </w:tabs>
        <w:rPr>
          <w:rFonts w:cs="Arial"/>
          <w:bCs/>
          <w:i/>
          <w:color w:val="000000"/>
          <w:szCs w:val="20"/>
          <w:lang w:val="sl-SI"/>
        </w:rPr>
      </w:pPr>
      <w:r w:rsidRPr="00DF76AE">
        <w:rPr>
          <w:rFonts w:cs="Arial"/>
          <w:bCs/>
          <w:i/>
          <w:color w:val="000000"/>
          <w:szCs w:val="20"/>
          <w:lang w:val="sl-SI"/>
        </w:rPr>
        <w:t>Zdravo, od kje se bo obračunavala kilometrina?</w:t>
      </w:r>
    </w:p>
    <w:p w14:paraId="05403BD2" w14:textId="77777777" w:rsidR="00DF76AE" w:rsidRPr="00DF76AE" w:rsidRDefault="00DF76AE" w:rsidP="001838A8">
      <w:pPr>
        <w:tabs>
          <w:tab w:val="left" w:pos="567"/>
        </w:tabs>
        <w:rPr>
          <w:rFonts w:cs="Arial"/>
          <w:bCs/>
          <w:i/>
          <w:color w:val="000000"/>
          <w:szCs w:val="20"/>
          <w:lang w:val="sl-SI"/>
        </w:rPr>
      </w:pPr>
    </w:p>
    <w:p w14:paraId="29676C35" w14:textId="51621268" w:rsidR="001838A8" w:rsidRPr="00357FBD" w:rsidRDefault="001838A8" w:rsidP="00357FBD">
      <w:pPr>
        <w:pStyle w:val="Odstavekseznama"/>
        <w:numPr>
          <w:ilvl w:val="0"/>
          <w:numId w:val="23"/>
        </w:numPr>
        <w:tabs>
          <w:tab w:val="left" w:pos="567"/>
        </w:tabs>
        <w:jc w:val="both"/>
        <w:rPr>
          <w:rFonts w:cs="Arial"/>
          <w:b/>
          <w:i/>
          <w:color w:val="000000"/>
          <w:szCs w:val="20"/>
        </w:rPr>
      </w:pPr>
      <w:r w:rsidRPr="00357FBD">
        <w:rPr>
          <w:rFonts w:cs="Arial"/>
          <w:b/>
          <w:i/>
          <w:color w:val="000000"/>
          <w:szCs w:val="20"/>
        </w:rPr>
        <w:t>Odgovor:</w:t>
      </w:r>
    </w:p>
    <w:p w14:paraId="395EC78D" w14:textId="2E51F7CE" w:rsidR="001838A8" w:rsidRPr="00D5081F" w:rsidRDefault="000B3244" w:rsidP="009F2564">
      <w:pPr>
        <w:tabs>
          <w:tab w:val="left" w:pos="567"/>
        </w:tabs>
        <w:jc w:val="both"/>
        <w:rPr>
          <w:rFonts w:cs="Arial"/>
          <w:bCs/>
          <w:iCs/>
          <w:szCs w:val="20"/>
          <w:lang w:val="sl-SI"/>
        </w:rPr>
      </w:pPr>
      <w:r>
        <w:rPr>
          <w:rFonts w:cs="Arial"/>
          <w:bCs/>
          <w:iCs/>
          <w:color w:val="000000"/>
          <w:szCs w:val="20"/>
          <w:lang w:val="sl-SI"/>
        </w:rPr>
        <w:t xml:space="preserve">Kilometrina se bo obračunavala </w:t>
      </w:r>
      <w:r w:rsidRPr="000B3244">
        <w:rPr>
          <w:rFonts w:cs="Arial"/>
          <w:bCs/>
          <w:iCs/>
          <w:color w:val="000000"/>
          <w:szCs w:val="20"/>
          <w:lang w:val="sl-SI"/>
        </w:rPr>
        <w:t>po dejansko opravljenih kilometrih z naslova, ki je naveden v ponudbenem predračunu</w:t>
      </w:r>
      <w:r>
        <w:rPr>
          <w:rFonts w:cs="Arial"/>
          <w:bCs/>
          <w:iCs/>
          <w:color w:val="000000"/>
          <w:szCs w:val="20"/>
          <w:lang w:val="sl-SI"/>
        </w:rPr>
        <w:t xml:space="preserve">, kot je to opredeljeno v tretjem odstavku 3. člena Osnutka pogodbe, ki je priloga in sestavni del razpisne dokumentacije. Naslov ponudnik navede v razdelek Rekapitulacija Ponudbenega predračuna s </w:t>
      </w:r>
      <w:r w:rsidRPr="00D5081F">
        <w:rPr>
          <w:rFonts w:cs="Arial"/>
          <w:bCs/>
          <w:iCs/>
          <w:szCs w:val="20"/>
          <w:lang w:val="sl-SI"/>
        </w:rPr>
        <w:t>specifikacijo.</w:t>
      </w:r>
      <w:r w:rsidR="00A222C2" w:rsidRPr="00D5081F">
        <w:rPr>
          <w:rFonts w:cs="Arial"/>
          <w:bCs/>
          <w:iCs/>
          <w:szCs w:val="20"/>
          <w:lang w:val="sl-SI"/>
        </w:rPr>
        <w:t xml:space="preserve"> Kot naslov ponudnik navede sedež svojega podjetja/poslovalnice</w:t>
      </w:r>
      <w:r w:rsidR="00D5081F" w:rsidRPr="00D5081F">
        <w:rPr>
          <w:rFonts w:cs="Arial"/>
          <w:bCs/>
          <w:iCs/>
          <w:szCs w:val="20"/>
          <w:lang w:val="sl-SI"/>
        </w:rPr>
        <w:t xml:space="preserve">, od koder bo izvajal storitve </w:t>
      </w:r>
      <w:r w:rsidR="00A222C2" w:rsidRPr="00D5081F">
        <w:rPr>
          <w:rFonts w:cs="Arial"/>
          <w:bCs/>
          <w:iCs/>
          <w:szCs w:val="20"/>
          <w:lang w:val="sl-SI"/>
        </w:rPr>
        <w:t>oziroma sedež podjetja/poslovalnice morebitnega podizvajalca, s katerim bo na določenih lokacijah izvajal storitve.</w:t>
      </w:r>
    </w:p>
    <w:p w14:paraId="12CD7CB2" w14:textId="77777777" w:rsidR="000B3244" w:rsidRDefault="000B3244" w:rsidP="009F2564">
      <w:pPr>
        <w:tabs>
          <w:tab w:val="left" w:pos="567"/>
        </w:tabs>
        <w:jc w:val="both"/>
        <w:rPr>
          <w:rFonts w:cs="Arial"/>
          <w:bCs/>
          <w:iCs/>
          <w:color w:val="000000"/>
          <w:szCs w:val="20"/>
          <w:lang w:val="sl-SI"/>
        </w:rPr>
      </w:pPr>
    </w:p>
    <w:p w14:paraId="4B68BF6C" w14:textId="77777777" w:rsidR="000B3244" w:rsidRPr="000B3244" w:rsidRDefault="000B3244" w:rsidP="009F2564">
      <w:pPr>
        <w:tabs>
          <w:tab w:val="left" w:pos="567"/>
        </w:tabs>
        <w:jc w:val="both"/>
        <w:rPr>
          <w:rFonts w:cs="Arial"/>
          <w:bCs/>
          <w:iCs/>
          <w:color w:val="000000"/>
          <w:szCs w:val="20"/>
          <w:lang w:val="sl-SI"/>
        </w:rPr>
      </w:pPr>
    </w:p>
    <w:p w14:paraId="5E8018AA" w14:textId="6899C80C" w:rsidR="001838A8" w:rsidRPr="00357FBD" w:rsidRDefault="001838A8" w:rsidP="00357FBD">
      <w:pPr>
        <w:pStyle w:val="Odstavekseznama"/>
        <w:numPr>
          <w:ilvl w:val="0"/>
          <w:numId w:val="23"/>
        </w:numPr>
        <w:tabs>
          <w:tab w:val="left" w:pos="567"/>
        </w:tabs>
        <w:rPr>
          <w:rFonts w:cs="Arial"/>
          <w:b/>
          <w:i/>
          <w:color w:val="000000"/>
          <w:szCs w:val="20"/>
        </w:rPr>
      </w:pPr>
      <w:r w:rsidRPr="00357FBD">
        <w:rPr>
          <w:rFonts w:cs="Arial"/>
          <w:b/>
          <w:i/>
          <w:color w:val="000000"/>
          <w:szCs w:val="20"/>
        </w:rPr>
        <w:t>Vprašanje:</w:t>
      </w:r>
    </w:p>
    <w:p w14:paraId="733F1D94" w14:textId="469F0CAF" w:rsidR="001838A8" w:rsidRDefault="008D33FE" w:rsidP="008D33FE">
      <w:pPr>
        <w:tabs>
          <w:tab w:val="left" w:pos="567"/>
        </w:tabs>
        <w:jc w:val="both"/>
        <w:rPr>
          <w:rFonts w:cs="Arial"/>
          <w:bCs/>
          <w:i/>
          <w:color w:val="000000"/>
          <w:szCs w:val="20"/>
          <w:lang w:val="sl-SI"/>
        </w:rPr>
      </w:pPr>
      <w:r w:rsidRPr="008D33FE">
        <w:rPr>
          <w:rFonts w:cs="Arial"/>
          <w:bCs/>
          <w:i/>
          <w:color w:val="000000"/>
          <w:szCs w:val="20"/>
          <w:lang w:val="sl-SI"/>
        </w:rPr>
        <w:t>Ali je naročnik prepričan, da je pravilno seštel vse lokacije, na katerih bo potrebno opraviti meritve? Že samo postavke za MNZ GPU skoraj presegajo višino zagotovljenih sredstev naročnika – da sploh ne govorimo o mejnih prehodih – zato je utemeljen dvom v realnost pripravljenega popisa in finančnega okvirja. Naročnika pozivamo, da zagotovljena sredstva ustrezno popravi in uskladi z dejanskimi tržnimi cenami ter obsegom del.</w:t>
      </w:r>
    </w:p>
    <w:p w14:paraId="5FBE8C57" w14:textId="77777777" w:rsidR="00D5081F" w:rsidRDefault="00D5081F" w:rsidP="008D33FE">
      <w:pPr>
        <w:tabs>
          <w:tab w:val="left" w:pos="567"/>
        </w:tabs>
        <w:jc w:val="both"/>
        <w:rPr>
          <w:rFonts w:cs="Arial"/>
          <w:bCs/>
          <w:i/>
          <w:color w:val="000000"/>
          <w:szCs w:val="20"/>
          <w:lang w:val="sl-SI"/>
        </w:rPr>
      </w:pPr>
    </w:p>
    <w:p w14:paraId="1A91C804" w14:textId="77777777" w:rsidR="008D33FE" w:rsidRPr="00DF76AE" w:rsidRDefault="008D33FE" w:rsidP="008D33FE">
      <w:pPr>
        <w:tabs>
          <w:tab w:val="left" w:pos="567"/>
        </w:tabs>
        <w:jc w:val="both"/>
        <w:rPr>
          <w:rFonts w:cs="Arial"/>
          <w:bCs/>
          <w:i/>
          <w:color w:val="000000"/>
          <w:szCs w:val="20"/>
          <w:lang w:val="sl-SI"/>
        </w:rPr>
      </w:pPr>
    </w:p>
    <w:p w14:paraId="575E9F37" w14:textId="3D217D0A" w:rsidR="001838A8" w:rsidRPr="00357FBD" w:rsidRDefault="001838A8" w:rsidP="00357FBD">
      <w:pPr>
        <w:pStyle w:val="Odstavekseznama"/>
        <w:numPr>
          <w:ilvl w:val="0"/>
          <w:numId w:val="24"/>
        </w:numPr>
        <w:tabs>
          <w:tab w:val="left" w:pos="567"/>
        </w:tabs>
        <w:jc w:val="both"/>
        <w:rPr>
          <w:rFonts w:cs="Arial"/>
          <w:b/>
          <w:i/>
          <w:color w:val="000000"/>
          <w:szCs w:val="20"/>
        </w:rPr>
      </w:pPr>
      <w:r w:rsidRPr="00357FBD">
        <w:rPr>
          <w:rFonts w:cs="Arial"/>
          <w:b/>
          <w:i/>
          <w:color w:val="000000"/>
          <w:szCs w:val="20"/>
        </w:rPr>
        <w:lastRenderedPageBreak/>
        <w:t>Odgovor:</w:t>
      </w:r>
    </w:p>
    <w:p w14:paraId="0F85A4D6" w14:textId="6CC2FFAF" w:rsidR="00A525F6" w:rsidRDefault="00D007EA" w:rsidP="009F2564">
      <w:pPr>
        <w:tabs>
          <w:tab w:val="left" w:pos="567"/>
        </w:tabs>
        <w:jc w:val="both"/>
        <w:rPr>
          <w:rFonts w:cs="Arial"/>
          <w:bCs/>
          <w:iCs/>
          <w:color w:val="000000"/>
          <w:szCs w:val="20"/>
          <w:lang w:val="sl-SI"/>
        </w:rPr>
      </w:pPr>
      <w:r>
        <w:rPr>
          <w:rFonts w:cs="Arial"/>
          <w:bCs/>
          <w:iCs/>
          <w:color w:val="000000"/>
          <w:szCs w:val="20"/>
          <w:lang w:val="sl-SI"/>
        </w:rPr>
        <w:t xml:space="preserve">Naročnik je lokacije za izvedbo del opredelil ustrezno. </w:t>
      </w:r>
      <w:r w:rsidR="00D5081F">
        <w:rPr>
          <w:rFonts w:cs="Arial"/>
          <w:bCs/>
          <w:iCs/>
          <w:color w:val="000000"/>
          <w:szCs w:val="20"/>
          <w:lang w:val="sl-SI"/>
        </w:rPr>
        <w:t>Ocenjene vrednosti javnega naročila in z</w:t>
      </w:r>
      <w:r>
        <w:rPr>
          <w:rFonts w:cs="Arial"/>
          <w:bCs/>
          <w:iCs/>
          <w:color w:val="000000"/>
          <w:szCs w:val="20"/>
          <w:lang w:val="sl-SI"/>
        </w:rPr>
        <w:t>agotovljenih sredstev za izvedbo javnega naročila naročnik n</w:t>
      </w:r>
      <w:r w:rsidR="00D5081F">
        <w:rPr>
          <w:rFonts w:cs="Arial"/>
          <w:bCs/>
          <w:iCs/>
          <w:color w:val="000000"/>
          <w:szCs w:val="20"/>
          <w:lang w:val="sl-SI"/>
        </w:rPr>
        <w:t>e</w:t>
      </w:r>
      <w:r>
        <w:rPr>
          <w:rFonts w:cs="Arial"/>
          <w:bCs/>
          <w:iCs/>
          <w:color w:val="000000"/>
          <w:szCs w:val="20"/>
          <w:lang w:val="sl-SI"/>
        </w:rPr>
        <w:t xml:space="preserve"> objav</w:t>
      </w:r>
      <w:r w:rsidR="00D5081F">
        <w:rPr>
          <w:rFonts w:cs="Arial"/>
          <w:bCs/>
          <w:iCs/>
          <w:color w:val="000000"/>
          <w:szCs w:val="20"/>
          <w:lang w:val="sl-SI"/>
        </w:rPr>
        <w:t>lja</w:t>
      </w:r>
      <w:r>
        <w:rPr>
          <w:rFonts w:cs="Arial"/>
          <w:bCs/>
          <w:iCs/>
          <w:color w:val="000000"/>
          <w:szCs w:val="20"/>
          <w:lang w:val="sl-SI"/>
        </w:rPr>
        <w:t xml:space="preserve">. </w:t>
      </w:r>
      <w:proofErr w:type="spellStart"/>
      <w:r>
        <w:rPr>
          <w:rFonts w:cs="Arial"/>
          <w:bCs/>
          <w:iCs/>
          <w:color w:val="000000"/>
          <w:szCs w:val="20"/>
          <w:lang w:val="sl-SI"/>
        </w:rPr>
        <w:t>Prednastavljeni</w:t>
      </w:r>
      <w:proofErr w:type="spellEnd"/>
      <w:r>
        <w:rPr>
          <w:rFonts w:cs="Arial"/>
          <w:bCs/>
          <w:iCs/>
          <w:color w:val="000000"/>
          <w:szCs w:val="20"/>
          <w:lang w:val="sl-SI"/>
        </w:rPr>
        <w:t xml:space="preserve"> seštevki vrednosti v </w:t>
      </w:r>
      <w:r w:rsidR="00915C1A">
        <w:rPr>
          <w:rFonts w:cs="Arial"/>
          <w:bCs/>
          <w:iCs/>
          <w:color w:val="000000"/>
          <w:szCs w:val="20"/>
          <w:lang w:val="sl-SI"/>
        </w:rPr>
        <w:t xml:space="preserve">obrazcu </w:t>
      </w:r>
      <w:r>
        <w:rPr>
          <w:rFonts w:cs="Arial"/>
          <w:bCs/>
          <w:iCs/>
          <w:color w:val="000000"/>
          <w:szCs w:val="20"/>
          <w:lang w:val="sl-SI"/>
        </w:rPr>
        <w:t>Ponudbene</w:t>
      </w:r>
      <w:r w:rsidR="00915C1A">
        <w:rPr>
          <w:rFonts w:cs="Arial"/>
          <w:bCs/>
          <w:iCs/>
          <w:color w:val="000000"/>
          <w:szCs w:val="20"/>
          <w:lang w:val="sl-SI"/>
        </w:rPr>
        <w:t>ga</w:t>
      </w:r>
      <w:r>
        <w:rPr>
          <w:rFonts w:cs="Arial"/>
          <w:bCs/>
          <w:iCs/>
          <w:color w:val="000000"/>
          <w:szCs w:val="20"/>
          <w:lang w:val="sl-SI"/>
        </w:rPr>
        <w:t xml:space="preserve"> predračun</w:t>
      </w:r>
      <w:r w:rsidR="00915C1A">
        <w:rPr>
          <w:rFonts w:cs="Arial"/>
          <w:bCs/>
          <w:iCs/>
          <w:color w:val="000000"/>
          <w:szCs w:val="20"/>
          <w:lang w:val="sl-SI"/>
        </w:rPr>
        <w:t>a</w:t>
      </w:r>
      <w:r>
        <w:rPr>
          <w:rFonts w:cs="Arial"/>
          <w:bCs/>
          <w:iCs/>
          <w:color w:val="000000"/>
          <w:szCs w:val="20"/>
          <w:lang w:val="sl-SI"/>
        </w:rPr>
        <w:t xml:space="preserve"> s specifikacijo ne definirajo predvidene okvirne vrednosti javnega naročila ampak so posledica vgrajenih formul v Excel tabeli ponudbenega predračuna, ki v neizpolnjeni obliki kot skupno vrednost izračunava (samo) vrednost rezerviranih sredstev za odpravo napak, katere je naročnik predvidel v ponudbenem predračunu. Slednje je navedeno v opombah </w:t>
      </w:r>
      <w:r w:rsidR="00915C1A">
        <w:rPr>
          <w:rFonts w:cs="Arial"/>
          <w:bCs/>
          <w:iCs/>
          <w:color w:val="000000"/>
          <w:szCs w:val="20"/>
          <w:lang w:val="sl-SI"/>
        </w:rPr>
        <w:t>obrazca ponudbenega predračuna.</w:t>
      </w:r>
    </w:p>
    <w:p w14:paraId="58B4C731" w14:textId="77777777" w:rsidR="00A525F6" w:rsidRDefault="00A525F6" w:rsidP="009F2564">
      <w:pPr>
        <w:tabs>
          <w:tab w:val="left" w:pos="567"/>
        </w:tabs>
        <w:jc w:val="both"/>
        <w:rPr>
          <w:rFonts w:cs="Arial"/>
          <w:bCs/>
          <w:iCs/>
          <w:color w:val="000000"/>
          <w:szCs w:val="20"/>
          <w:lang w:val="sl-SI"/>
        </w:rPr>
      </w:pPr>
    </w:p>
    <w:p w14:paraId="77FDCBCB" w14:textId="245DB421" w:rsidR="001838A8" w:rsidRPr="00D5081F" w:rsidRDefault="00A525F6" w:rsidP="009F2564">
      <w:pPr>
        <w:tabs>
          <w:tab w:val="left" w:pos="567"/>
        </w:tabs>
        <w:jc w:val="both"/>
        <w:rPr>
          <w:rFonts w:cs="Arial"/>
          <w:bCs/>
          <w:iCs/>
          <w:szCs w:val="20"/>
          <w:lang w:val="sl-SI"/>
        </w:rPr>
      </w:pPr>
      <w:r w:rsidRPr="00D5081F">
        <w:rPr>
          <w:rFonts w:cs="Arial"/>
          <w:bCs/>
          <w:iCs/>
          <w:szCs w:val="20"/>
          <w:lang w:val="sl-SI"/>
        </w:rPr>
        <w:t xml:space="preserve">Naročnik je pri pregledu razpisne dokumentacije ugotovil, da je pri pripravi opombe glede rezerviranih sredstev za odpravo napak prišlo do napake v </w:t>
      </w:r>
      <w:r w:rsidR="0011663B" w:rsidRPr="00D5081F">
        <w:rPr>
          <w:rFonts w:cs="Arial"/>
          <w:bCs/>
          <w:iCs/>
          <w:szCs w:val="20"/>
          <w:lang w:val="sl-SI"/>
        </w:rPr>
        <w:t xml:space="preserve">obrazcu ponudbenega predračuna, kjer je pod opombami navedeno, da </w:t>
      </w:r>
      <w:r w:rsidR="006523E6" w:rsidRPr="00D5081F">
        <w:rPr>
          <w:rFonts w:cs="Arial"/>
          <w:bCs/>
          <w:iCs/>
          <w:szCs w:val="20"/>
          <w:lang w:val="sl-SI"/>
        </w:rPr>
        <w:t>so rezervirana sredstva predvidena za enoletno obdobje. Pravilno je dvoletno obdobje, zato naročnik spreminja razpisno dokumentacijo in objavlja popravljeno prilogo Ponudbeni predračun s specifikacijo.</w:t>
      </w:r>
    </w:p>
    <w:p w14:paraId="4ABD47AC" w14:textId="77777777" w:rsidR="0084418E" w:rsidRPr="00A525F6" w:rsidRDefault="0084418E" w:rsidP="009F2564">
      <w:pPr>
        <w:tabs>
          <w:tab w:val="left" w:pos="567"/>
        </w:tabs>
        <w:jc w:val="both"/>
        <w:rPr>
          <w:rFonts w:cs="Arial"/>
          <w:bCs/>
          <w:iCs/>
          <w:color w:val="FF0000"/>
          <w:szCs w:val="20"/>
          <w:lang w:val="sl-SI"/>
        </w:rPr>
      </w:pPr>
    </w:p>
    <w:p w14:paraId="13E39D6E" w14:textId="77777777" w:rsidR="00D007EA" w:rsidRPr="00D007EA" w:rsidRDefault="00D007EA" w:rsidP="009F2564">
      <w:pPr>
        <w:tabs>
          <w:tab w:val="left" w:pos="567"/>
        </w:tabs>
        <w:jc w:val="both"/>
        <w:rPr>
          <w:rFonts w:cs="Arial"/>
          <w:bCs/>
          <w:iCs/>
          <w:color w:val="000000"/>
          <w:szCs w:val="20"/>
          <w:lang w:val="sl-SI"/>
        </w:rPr>
      </w:pPr>
    </w:p>
    <w:p w14:paraId="3F6E11F3" w14:textId="6FB63650" w:rsidR="001838A8" w:rsidRPr="0096390B" w:rsidRDefault="001838A8" w:rsidP="0096390B">
      <w:pPr>
        <w:pStyle w:val="Odstavekseznama"/>
        <w:numPr>
          <w:ilvl w:val="0"/>
          <w:numId w:val="24"/>
        </w:numPr>
        <w:tabs>
          <w:tab w:val="left" w:pos="567"/>
        </w:tabs>
        <w:rPr>
          <w:rFonts w:cs="Arial"/>
          <w:b/>
          <w:i/>
          <w:color w:val="000000"/>
          <w:szCs w:val="20"/>
        </w:rPr>
      </w:pPr>
      <w:r w:rsidRPr="0096390B">
        <w:rPr>
          <w:rFonts w:cs="Arial"/>
          <w:b/>
          <w:i/>
          <w:color w:val="000000"/>
          <w:szCs w:val="20"/>
        </w:rPr>
        <w:t>Vprašanje:</w:t>
      </w:r>
    </w:p>
    <w:p w14:paraId="7CB36799" w14:textId="20131517" w:rsidR="001838A8" w:rsidRDefault="008D33FE" w:rsidP="008D33FE">
      <w:pPr>
        <w:tabs>
          <w:tab w:val="left" w:pos="567"/>
        </w:tabs>
        <w:jc w:val="both"/>
        <w:rPr>
          <w:rFonts w:cs="Arial"/>
          <w:bCs/>
          <w:i/>
          <w:color w:val="000000"/>
          <w:szCs w:val="20"/>
          <w:lang w:val="sl-SI"/>
        </w:rPr>
      </w:pPr>
      <w:r w:rsidRPr="008D33FE">
        <w:rPr>
          <w:rFonts w:cs="Arial"/>
          <w:bCs/>
          <w:i/>
          <w:color w:val="000000"/>
          <w:szCs w:val="20"/>
          <w:lang w:val="sl-SI"/>
        </w:rPr>
        <w:t>Spoštovani, ali ste prepričani, da je na mejnih prehodih 420 objektov?</w:t>
      </w:r>
    </w:p>
    <w:p w14:paraId="3E5BAF87" w14:textId="77777777" w:rsidR="008D33FE" w:rsidRPr="008D33FE" w:rsidRDefault="008D33FE" w:rsidP="008D33FE">
      <w:pPr>
        <w:tabs>
          <w:tab w:val="left" w:pos="567"/>
        </w:tabs>
        <w:jc w:val="both"/>
        <w:rPr>
          <w:rFonts w:cs="Arial"/>
          <w:bCs/>
          <w:i/>
          <w:color w:val="000000"/>
          <w:szCs w:val="20"/>
          <w:lang w:val="sl-SI"/>
        </w:rPr>
      </w:pPr>
    </w:p>
    <w:p w14:paraId="099A4E00" w14:textId="65A1D701" w:rsidR="001838A8" w:rsidRPr="0096390B" w:rsidRDefault="001838A8" w:rsidP="0096390B">
      <w:pPr>
        <w:pStyle w:val="Odstavekseznama"/>
        <w:numPr>
          <w:ilvl w:val="0"/>
          <w:numId w:val="23"/>
        </w:numPr>
        <w:tabs>
          <w:tab w:val="left" w:pos="567"/>
        </w:tabs>
        <w:jc w:val="both"/>
        <w:rPr>
          <w:rFonts w:cs="Arial"/>
          <w:b/>
          <w:i/>
          <w:color w:val="000000"/>
          <w:szCs w:val="20"/>
        </w:rPr>
      </w:pPr>
      <w:r w:rsidRPr="0096390B">
        <w:rPr>
          <w:rFonts w:cs="Arial"/>
          <w:b/>
          <w:i/>
          <w:color w:val="000000"/>
          <w:szCs w:val="20"/>
        </w:rPr>
        <w:t>Odgovor:</w:t>
      </w:r>
    </w:p>
    <w:p w14:paraId="2A23EDFF" w14:textId="602B4AD7" w:rsidR="001838A8" w:rsidRPr="002D0819" w:rsidRDefault="00CF3918" w:rsidP="009F2564">
      <w:pPr>
        <w:tabs>
          <w:tab w:val="left" w:pos="567"/>
        </w:tabs>
        <w:jc w:val="both"/>
        <w:rPr>
          <w:rFonts w:cs="Arial"/>
          <w:bCs/>
          <w:iCs/>
          <w:color w:val="000000"/>
          <w:szCs w:val="20"/>
          <w:lang w:val="sl-SI"/>
        </w:rPr>
      </w:pPr>
      <w:r w:rsidRPr="00CF3918">
        <w:rPr>
          <w:rFonts w:cs="Arial"/>
          <w:bCs/>
          <w:iCs/>
          <w:color w:val="000000"/>
          <w:szCs w:val="20"/>
          <w:lang w:val="sl-SI"/>
        </w:rPr>
        <w:t xml:space="preserve">Naročnik je pri </w:t>
      </w:r>
      <w:r>
        <w:rPr>
          <w:rFonts w:cs="Arial"/>
          <w:bCs/>
          <w:iCs/>
          <w:color w:val="000000"/>
          <w:szCs w:val="20"/>
          <w:lang w:val="sl-SI"/>
        </w:rPr>
        <w:t xml:space="preserve">ponovnem </w:t>
      </w:r>
      <w:r w:rsidRPr="00CF3918">
        <w:rPr>
          <w:rFonts w:cs="Arial"/>
          <w:bCs/>
          <w:iCs/>
          <w:color w:val="000000"/>
          <w:szCs w:val="20"/>
          <w:lang w:val="sl-SI"/>
        </w:rPr>
        <w:t xml:space="preserve">pregledu razpisne dokumentacije ugotovil, da je pri pripravi </w:t>
      </w:r>
      <w:r>
        <w:rPr>
          <w:rFonts w:cs="Arial"/>
          <w:bCs/>
          <w:iCs/>
          <w:color w:val="000000"/>
          <w:szCs w:val="20"/>
          <w:lang w:val="sl-SI"/>
        </w:rPr>
        <w:t xml:space="preserve">obrazca ponudbenega predračuna prišlo do napake. Namesto enote mere (E.M.) število objektov, na katerih je potrebna izvedba </w:t>
      </w:r>
      <w:r w:rsidRPr="00CF3918">
        <w:rPr>
          <w:rFonts w:cs="Arial"/>
          <w:bCs/>
          <w:iCs/>
          <w:color w:val="000000"/>
          <w:szCs w:val="20"/>
          <w:lang w:val="sl-SI"/>
        </w:rPr>
        <w:t>pregleda, preizkusa in meritev zaščite pred delovanjem strele in izdelava poročila</w:t>
      </w:r>
      <w:r>
        <w:rPr>
          <w:rFonts w:cs="Arial"/>
          <w:bCs/>
          <w:iCs/>
          <w:color w:val="000000"/>
          <w:szCs w:val="20"/>
          <w:lang w:val="sl-SI"/>
        </w:rPr>
        <w:t xml:space="preserve">, je pravilna enota mere število poročil, katera mora izvajalec izdelati. Zaradi navedenega </w:t>
      </w:r>
      <w:r w:rsidRPr="00CF3918">
        <w:rPr>
          <w:rFonts w:cs="Arial"/>
          <w:bCs/>
          <w:iCs/>
          <w:color w:val="000000"/>
          <w:szCs w:val="20"/>
          <w:lang w:val="sl-SI"/>
        </w:rPr>
        <w:t>naročnik spreminja razpisno dokumentacijo in objavlja popravljeno prilogo Ponudbeni predračun s specifikacijo.</w:t>
      </w:r>
      <w:r>
        <w:rPr>
          <w:rFonts w:cs="Arial"/>
          <w:bCs/>
          <w:iCs/>
          <w:color w:val="000000"/>
          <w:szCs w:val="20"/>
          <w:lang w:val="sl-SI"/>
        </w:rPr>
        <w:t xml:space="preserve"> </w:t>
      </w:r>
      <w:r w:rsidR="0086567A">
        <w:rPr>
          <w:rFonts w:cs="Arial"/>
          <w:bCs/>
          <w:iCs/>
          <w:color w:val="000000"/>
          <w:szCs w:val="20"/>
          <w:lang w:val="sl-SI"/>
        </w:rPr>
        <w:t>Pri tem pa naročnik opozarja, da s</w:t>
      </w:r>
      <w:r w:rsidR="00D304D7">
        <w:rPr>
          <w:rFonts w:cs="Arial"/>
          <w:bCs/>
          <w:iCs/>
          <w:color w:val="000000"/>
          <w:szCs w:val="20"/>
          <w:lang w:val="sl-SI"/>
        </w:rPr>
        <w:t>kladno z določbami razpisne dokumentacije š</w:t>
      </w:r>
      <w:r w:rsidR="00D304D7" w:rsidRPr="00D304D7">
        <w:rPr>
          <w:rFonts w:cs="Arial"/>
          <w:bCs/>
          <w:iCs/>
          <w:color w:val="000000"/>
          <w:szCs w:val="20"/>
          <w:lang w:val="sl-SI"/>
        </w:rPr>
        <w:t>tevila izvedbe del oz. storitev in lokacij naročnik ne more točno predvideti, zato se bodo dela izvajala skladno z dejanskimi potrebami naročnika na področju celotne Republike Slovenije.</w:t>
      </w:r>
      <w:r w:rsidR="00D304D7">
        <w:rPr>
          <w:rFonts w:cs="Arial"/>
          <w:bCs/>
          <w:iCs/>
          <w:color w:val="000000"/>
          <w:szCs w:val="20"/>
          <w:lang w:val="sl-SI"/>
        </w:rPr>
        <w:t xml:space="preserve"> </w:t>
      </w:r>
      <w:r w:rsidR="00D304D7" w:rsidRPr="00D304D7">
        <w:rPr>
          <w:rFonts w:cs="Arial"/>
          <w:bCs/>
          <w:iCs/>
          <w:color w:val="000000"/>
          <w:szCs w:val="20"/>
          <w:lang w:val="sl-SI"/>
        </w:rPr>
        <w:t>Količine storitev, ki so navedene v ponudbenem predračunu, so okvirne, niso dokončne in se prilagajajo konkretnim potrebam in razpoložljivim finančnim sredstvom naročnika. Naročnik ni zavezan naročiti celotne količine storitev.</w:t>
      </w:r>
    </w:p>
    <w:p w14:paraId="15B08D1D" w14:textId="77777777" w:rsidR="00C859B7" w:rsidRDefault="00C859B7" w:rsidP="007A24B2">
      <w:pPr>
        <w:jc w:val="both"/>
        <w:rPr>
          <w:rFonts w:cs="Arial"/>
          <w:color w:val="2F2F2F"/>
          <w:szCs w:val="20"/>
          <w:lang w:val="sl-SI" w:eastAsia="sl-SI"/>
        </w:rPr>
      </w:pPr>
    </w:p>
    <w:p w14:paraId="756924D3" w14:textId="6AFAFD18" w:rsidR="001D4BEA" w:rsidRPr="002444F1" w:rsidRDefault="001D4BEA" w:rsidP="007A24B2">
      <w:pPr>
        <w:jc w:val="both"/>
        <w:rPr>
          <w:rFonts w:cs="Arial"/>
          <w:color w:val="2F2F2F"/>
          <w:szCs w:val="20"/>
          <w:lang w:val="sl-SI" w:eastAsia="sl-SI"/>
        </w:rPr>
      </w:pPr>
    </w:p>
    <w:p w14:paraId="5CE0E117" w14:textId="4C1FD631" w:rsidR="00045C66" w:rsidRPr="002444F1" w:rsidRDefault="00805B6F" w:rsidP="00805B6F">
      <w:pPr>
        <w:pStyle w:val="Odstavekseznama"/>
        <w:numPr>
          <w:ilvl w:val="0"/>
          <w:numId w:val="20"/>
        </w:numPr>
        <w:tabs>
          <w:tab w:val="left" w:pos="284"/>
        </w:tabs>
        <w:jc w:val="both"/>
        <w:rPr>
          <w:rFonts w:cs="Arial"/>
          <w:b/>
          <w:szCs w:val="20"/>
          <w:lang w:eastAsia="sl-SI"/>
        </w:rPr>
      </w:pPr>
      <w:r w:rsidRPr="002444F1">
        <w:rPr>
          <w:rFonts w:cs="Arial"/>
          <w:b/>
          <w:szCs w:val="20"/>
          <w:lang w:eastAsia="sl-SI"/>
        </w:rPr>
        <w:t>SPREMEMBA RAZPISNE DOKUMENTACIJE</w:t>
      </w:r>
    </w:p>
    <w:p w14:paraId="2F828382" w14:textId="77777777" w:rsidR="0048792C" w:rsidRPr="002444F1" w:rsidRDefault="0048792C" w:rsidP="00B32F17">
      <w:pPr>
        <w:jc w:val="both"/>
        <w:rPr>
          <w:rFonts w:cs="Arial"/>
          <w:szCs w:val="20"/>
          <w:lang w:val="sl-SI"/>
        </w:rPr>
      </w:pPr>
    </w:p>
    <w:p w14:paraId="0E257823" w14:textId="66301F94" w:rsidR="00421CBB" w:rsidRDefault="00421CBB" w:rsidP="00421CBB">
      <w:pPr>
        <w:jc w:val="both"/>
        <w:rPr>
          <w:rFonts w:cs="Arial"/>
          <w:szCs w:val="20"/>
          <w:lang w:val="sl-SI"/>
        </w:rPr>
      </w:pPr>
      <w:r w:rsidRPr="00421CBB">
        <w:rPr>
          <w:rFonts w:cs="Arial"/>
          <w:szCs w:val="20"/>
          <w:lang w:val="sl-SI"/>
        </w:rPr>
        <w:t>Glede na naveden</w:t>
      </w:r>
      <w:r>
        <w:rPr>
          <w:rFonts w:cs="Arial"/>
          <w:szCs w:val="20"/>
          <w:lang w:val="sl-SI"/>
        </w:rPr>
        <w:t>o</w:t>
      </w:r>
      <w:r w:rsidRPr="00421CBB">
        <w:rPr>
          <w:rFonts w:cs="Arial"/>
          <w:szCs w:val="20"/>
          <w:lang w:val="sl-SI"/>
        </w:rPr>
        <w:t xml:space="preserve"> vam v prilogi posredujemo novo </w:t>
      </w:r>
      <w:r>
        <w:rPr>
          <w:rFonts w:cs="Arial"/>
          <w:szCs w:val="20"/>
          <w:lang w:val="sl-SI"/>
        </w:rPr>
        <w:t>p</w:t>
      </w:r>
      <w:r w:rsidRPr="00421CBB">
        <w:rPr>
          <w:rFonts w:cs="Arial"/>
          <w:szCs w:val="20"/>
          <w:lang w:val="sl-SI"/>
        </w:rPr>
        <w:t xml:space="preserve">rilogo </w:t>
      </w:r>
      <w:r>
        <w:rPr>
          <w:rFonts w:cs="Arial"/>
          <w:szCs w:val="20"/>
          <w:lang w:val="sl-SI"/>
        </w:rPr>
        <w:t>razpisne dokumentacije</w:t>
      </w:r>
      <w:r w:rsidRPr="00421CBB">
        <w:rPr>
          <w:rFonts w:cs="Arial"/>
          <w:szCs w:val="20"/>
          <w:lang w:val="sl-SI"/>
        </w:rPr>
        <w:t xml:space="preserve"> </w:t>
      </w:r>
      <w:r w:rsidRPr="002444F1">
        <w:rPr>
          <w:rFonts w:cs="Arial"/>
          <w:szCs w:val="20"/>
          <w:lang w:val="sl-SI"/>
        </w:rPr>
        <w:t>Ponudben</w:t>
      </w:r>
      <w:r w:rsidR="00B16D02">
        <w:rPr>
          <w:rFonts w:cs="Arial"/>
          <w:szCs w:val="20"/>
          <w:lang w:val="sl-SI"/>
        </w:rPr>
        <w:t>i</w:t>
      </w:r>
      <w:r w:rsidRPr="002444F1">
        <w:rPr>
          <w:rFonts w:cs="Arial"/>
          <w:szCs w:val="20"/>
          <w:lang w:val="sl-SI"/>
        </w:rPr>
        <w:t xml:space="preserve"> predračun s specifikacijo.</w:t>
      </w:r>
    </w:p>
    <w:p w14:paraId="70D831F2" w14:textId="4E7E93C8" w:rsidR="00421CBB" w:rsidRPr="00421CBB" w:rsidRDefault="00421CBB" w:rsidP="00421CBB">
      <w:pPr>
        <w:jc w:val="both"/>
        <w:rPr>
          <w:rFonts w:cs="Arial"/>
          <w:szCs w:val="20"/>
          <w:lang w:val="sl-SI"/>
        </w:rPr>
      </w:pPr>
    </w:p>
    <w:p w14:paraId="67556F58" w14:textId="3C9B063A" w:rsidR="006948CD" w:rsidRPr="002444F1" w:rsidRDefault="00FE12AD" w:rsidP="00CF182F">
      <w:pPr>
        <w:jc w:val="both"/>
        <w:rPr>
          <w:rFonts w:cs="Arial"/>
          <w:szCs w:val="20"/>
          <w:lang w:val="sl-SI"/>
        </w:rPr>
      </w:pPr>
      <w:r w:rsidRPr="002444F1">
        <w:rPr>
          <w:rFonts w:cs="Arial"/>
          <w:szCs w:val="20"/>
          <w:lang w:val="sl-SI"/>
        </w:rPr>
        <w:t>D</w:t>
      </w:r>
      <w:r w:rsidR="00B32F17" w:rsidRPr="002444F1">
        <w:rPr>
          <w:rFonts w:cs="Arial"/>
          <w:szCs w:val="20"/>
          <w:lang w:val="sl-SI"/>
        </w:rPr>
        <w:t xml:space="preserve">odatna pojasnila v zvezi s pripravo </w:t>
      </w:r>
      <w:r w:rsidR="00F1346E" w:rsidRPr="002444F1">
        <w:rPr>
          <w:rFonts w:cs="Arial"/>
          <w:szCs w:val="20"/>
          <w:lang w:val="sl-SI"/>
        </w:rPr>
        <w:t xml:space="preserve">ponudbe </w:t>
      </w:r>
      <w:r w:rsidR="002444F1" w:rsidRPr="002444F1">
        <w:rPr>
          <w:rFonts w:cs="Arial"/>
          <w:szCs w:val="20"/>
          <w:lang w:val="sl-SI"/>
        </w:rPr>
        <w:t xml:space="preserve">in sprememba razpisne dokumentacije </w:t>
      </w:r>
      <w:r w:rsidR="00B32F17" w:rsidRPr="002444F1">
        <w:rPr>
          <w:rFonts w:cs="Arial"/>
          <w:szCs w:val="20"/>
          <w:lang w:val="sl-SI"/>
        </w:rPr>
        <w:t xml:space="preserve">so sestavni del </w:t>
      </w:r>
      <w:r w:rsidR="00F1346E" w:rsidRPr="002444F1">
        <w:rPr>
          <w:rFonts w:cs="Arial"/>
          <w:szCs w:val="20"/>
          <w:lang w:val="sl-SI"/>
        </w:rPr>
        <w:t xml:space="preserve">razpisne </w:t>
      </w:r>
      <w:r w:rsidR="00B32F17" w:rsidRPr="002444F1">
        <w:rPr>
          <w:rFonts w:cs="Arial"/>
          <w:szCs w:val="20"/>
          <w:lang w:val="sl-SI"/>
        </w:rPr>
        <w:t>dokumentacije</w:t>
      </w:r>
      <w:r w:rsidR="002444F1" w:rsidRPr="002444F1">
        <w:rPr>
          <w:rFonts w:cs="Arial"/>
          <w:szCs w:val="20"/>
          <w:lang w:val="sl-SI"/>
        </w:rPr>
        <w:t xml:space="preserve"> predmetnega javnega naročila</w:t>
      </w:r>
      <w:r w:rsidR="00B32F17" w:rsidRPr="002444F1">
        <w:rPr>
          <w:rFonts w:cs="Arial"/>
          <w:szCs w:val="20"/>
          <w:lang w:val="sl-SI"/>
        </w:rPr>
        <w:t>.</w:t>
      </w:r>
    </w:p>
    <w:p w14:paraId="539D7C0D" w14:textId="77777777" w:rsidR="00FF414C" w:rsidRPr="002444F1" w:rsidRDefault="00FF414C" w:rsidP="00CF182F">
      <w:pPr>
        <w:jc w:val="both"/>
        <w:rPr>
          <w:rFonts w:cs="Arial"/>
          <w:color w:val="000000"/>
          <w:szCs w:val="20"/>
          <w:lang w:val="sl-SI"/>
        </w:rPr>
      </w:pPr>
    </w:p>
    <w:p w14:paraId="707760FF" w14:textId="2512D71D" w:rsidR="00421CBB" w:rsidRPr="00421CBB" w:rsidRDefault="002444F1" w:rsidP="00421CBB">
      <w:pPr>
        <w:jc w:val="both"/>
        <w:rPr>
          <w:rFonts w:cs="Arial"/>
          <w:szCs w:val="20"/>
          <w:lang w:val="sl-SI"/>
        </w:rPr>
      </w:pPr>
      <w:r w:rsidRPr="002444F1">
        <w:rPr>
          <w:rFonts w:cs="Arial"/>
          <w:color w:val="000000"/>
          <w:szCs w:val="20"/>
          <w:lang w:val="sl-SI"/>
        </w:rPr>
        <w:t xml:space="preserve">Naročnik spremembe razpisne dokumentacije objavi na </w:t>
      </w:r>
      <w:r w:rsidR="00421CBB">
        <w:rPr>
          <w:rFonts w:cs="Arial"/>
          <w:color w:val="000000"/>
          <w:szCs w:val="20"/>
          <w:lang w:val="sl-SI"/>
        </w:rPr>
        <w:t>P</w:t>
      </w:r>
      <w:r w:rsidRPr="002444F1">
        <w:rPr>
          <w:rFonts w:cs="Arial"/>
          <w:color w:val="000000"/>
          <w:szCs w:val="20"/>
          <w:lang w:val="sl-SI"/>
        </w:rPr>
        <w:t>ortalu javnih naročil</w:t>
      </w:r>
      <w:r w:rsidR="00421CBB" w:rsidRPr="00421CBB">
        <w:rPr>
          <w:rFonts w:cs="Arial"/>
          <w:szCs w:val="20"/>
          <w:lang w:val="sl-SI"/>
        </w:rPr>
        <w:t xml:space="preserve"> obrazcem EUe16: Obvestilo o javnem naročilu – splošno področje. </w:t>
      </w:r>
    </w:p>
    <w:p w14:paraId="3BF6F0BA" w14:textId="5ED34774" w:rsidR="002444F1" w:rsidRPr="002444F1" w:rsidRDefault="002444F1" w:rsidP="002444F1">
      <w:pPr>
        <w:jc w:val="both"/>
        <w:rPr>
          <w:rFonts w:cs="Arial"/>
          <w:color w:val="000000"/>
          <w:szCs w:val="20"/>
          <w:lang w:val="sl-SI"/>
        </w:rPr>
      </w:pPr>
    </w:p>
    <w:p w14:paraId="5BACECF1" w14:textId="036F56D7" w:rsidR="007A24B2" w:rsidRPr="002444F1" w:rsidRDefault="007A24B2" w:rsidP="00CF182F">
      <w:pPr>
        <w:jc w:val="both"/>
        <w:rPr>
          <w:rFonts w:cs="Arial"/>
          <w:color w:val="000000"/>
          <w:szCs w:val="20"/>
          <w:lang w:val="sl-SI"/>
        </w:rPr>
      </w:pPr>
    </w:p>
    <w:p w14:paraId="3AB1B212" w14:textId="77777777" w:rsidR="002444F1" w:rsidRPr="002444F1" w:rsidRDefault="002444F1" w:rsidP="00CF182F">
      <w:pPr>
        <w:jc w:val="both"/>
        <w:rPr>
          <w:rFonts w:cs="Arial"/>
          <w:color w:val="000000"/>
          <w:szCs w:val="20"/>
          <w:lang w:val="sl-SI"/>
        </w:rPr>
      </w:pPr>
    </w:p>
    <w:p w14:paraId="5097EE82" w14:textId="3BAF6F1F" w:rsidR="002444F1" w:rsidRPr="002444F1" w:rsidRDefault="002444F1" w:rsidP="00CF182F">
      <w:pPr>
        <w:jc w:val="both"/>
        <w:rPr>
          <w:rFonts w:cs="Arial"/>
          <w:color w:val="000000"/>
          <w:szCs w:val="20"/>
          <w:lang w:val="sl-SI"/>
        </w:rPr>
      </w:pPr>
      <w:r w:rsidRPr="002444F1">
        <w:rPr>
          <w:rFonts w:cs="Arial"/>
          <w:color w:val="000000"/>
          <w:szCs w:val="20"/>
          <w:lang w:val="sl-SI"/>
        </w:rPr>
        <w:t>Lep pozdrav</w:t>
      </w:r>
    </w:p>
    <w:p w14:paraId="61632562" w14:textId="77777777" w:rsidR="000C76A2" w:rsidRPr="002444F1" w:rsidRDefault="000C76A2" w:rsidP="00CF182F">
      <w:pPr>
        <w:jc w:val="both"/>
        <w:rPr>
          <w:rFonts w:cs="Arial"/>
          <w:color w:val="000000"/>
          <w:szCs w:val="20"/>
          <w:lang w:val="sl-SI"/>
        </w:rPr>
      </w:pPr>
    </w:p>
    <w:p w14:paraId="140ABAD0" w14:textId="77777777" w:rsidR="00231ADD" w:rsidRPr="002444F1" w:rsidRDefault="00231ADD" w:rsidP="00CF182F">
      <w:pPr>
        <w:jc w:val="both"/>
        <w:rPr>
          <w:rFonts w:cs="Arial"/>
          <w:color w:val="000000"/>
          <w:szCs w:val="20"/>
          <w:lang w:val="sl-SI"/>
        </w:rPr>
      </w:pPr>
    </w:p>
    <w:p w14:paraId="7AAD6832" w14:textId="77777777" w:rsidR="00BE3AFF" w:rsidRPr="002444F1" w:rsidRDefault="007F6F5D" w:rsidP="00CF182F">
      <w:pPr>
        <w:jc w:val="both"/>
        <w:rPr>
          <w:rFonts w:cs="Arial"/>
          <w:color w:val="000000" w:themeColor="text1"/>
          <w:szCs w:val="20"/>
          <w:lang w:val="sl-SI"/>
        </w:rPr>
      </w:pPr>
      <w:r w:rsidRPr="002444F1">
        <w:rPr>
          <w:rFonts w:cs="Arial"/>
          <w:color w:val="000000" w:themeColor="text1"/>
          <w:szCs w:val="20"/>
          <w:lang w:val="sl-SI"/>
        </w:rPr>
        <w:tab/>
      </w:r>
      <w:r w:rsidRPr="002444F1">
        <w:rPr>
          <w:rFonts w:cs="Arial"/>
          <w:color w:val="000000" w:themeColor="text1"/>
          <w:szCs w:val="20"/>
          <w:lang w:val="sl-SI"/>
        </w:rPr>
        <w:tab/>
      </w:r>
      <w:r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D270CD" w:rsidRPr="002444F1">
        <w:rPr>
          <w:rFonts w:cs="Arial"/>
          <w:color w:val="000000" w:themeColor="text1"/>
          <w:szCs w:val="20"/>
          <w:lang w:val="sl-SI"/>
        </w:rPr>
        <w:t>Erik Pagon</w:t>
      </w:r>
    </w:p>
    <w:p w14:paraId="69832D90" w14:textId="77777777" w:rsidR="00BE3AFF" w:rsidRPr="002444F1" w:rsidRDefault="007F6F5D" w:rsidP="00CF182F">
      <w:pPr>
        <w:jc w:val="both"/>
        <w:rPr>
          <w:rFonts w:cs="Arial"/>
          <w:szCs w:val="20"/>
          <w:lang w:val="sl-SI"/>
        </w:rPr>
      </w:pPr>
      <w:r w:rsidRPr="002444F1">
        <w:rPr>
          <w:rFonts w:cs="Arial"/>
          <w:szCs w:val="20"/>
          <w:lang w:val="sl-SI"/>
        </w:rPr>
        <w:tab/>
      </w:r>
      <w:r w:rsidRPr="002444F1">
        <w:rPr>
          <w:rFonts w:cs="Arial"/>
          <w:szCs w:val="20"/>
          <w:lang w:val="sl-SI"/>
        </w:rPr>
        <w:tab/>
      </w:r>
      <w:r w:rsidRPr="002444F1">
        <w:rPr>
          <w:rFonts w:cs="Arial"/>
          <w:szCs w:val="20"/>
          <w:lang w:val="sl-SI"/>
        </w:rPr>
        <w:tab/>
      </w:r>
      <w:r w:rsidRPr="002444F1">
        <w:rPr>
          <w:rFonts w:cs="Arial"/>
          <w:szCs w:val="20"/>
          <w:lang w:val="sl-SI"/>
        </w:rPr>
        <w:tab/>
      </w:r>
      <w:r w:rsidRPr="002444F1">
        <w:rPr>
          <w:rFonts w:cs="Arial"/>
          <w:szCs w:val="20"/>
          <w:lang w:val="sl-SI"/>
        </w:rPr>
        <w:tab/>
      </w:r>
      <w:r w:rsidR="00BE3AFF" w:rsidRPr="002444F1">
        <w:rPr>
          <w:rFonts w:cs="Arial"/>
          <w:szCs w:val="20"/>
          <w:lang w:val="sl-SI"/>
        </w:rPr>
        <w:tab/>
      </w:r>
      <w:r w:rsidR="00BE3AFF" w:rsidRPr="002444F1">
        <w:rPr>
          <w:rFonts w:cs="Arial"/>
          <w:szCs w:val="20"/>
          <w:lang w:val="sl-SI"/>
        </w:rPr>
        <w:tab/>
      </w:r>
      <w:r w:rsidR="00BE3AFF" w:rsidRPr="002444F1">
        <w:rPr>
          <w:rFonts w:cs="Arial"/>
          <w:szCs w:val="20"/>
          <w:lang w:val="sl-SI"/>
        </w:rPr>
        <w:tab/>
        <w:t>generaln</w:t>
      </w:r>
      <w:r w:rsidRPr="002444F1">
        <w:rPr>
          <w:rFonts w:cs="Arial"/>
          <w:szCs w:val="20"/>
          <w:lang w:val="sl-SI"/>
        </w:rPr>
        <w:t>i</w:t>
      </w:r>
      <w:r w:rsidR="00BE3AFF" w:rsidRPr="002444F1">
        <w:rPr>
          <w:rFonts w:cs="Arial"/>
          <w:szCs w:val="20"/>
          <w:lang w:val="sl-SI"/>
        </w:rPr>
        <w:t xml:space="preserve"> sekretar</w:t>
      </w:r>
    </w:p>
    <w:p w14:paraId="6877E0A0" w14:textId="0D10E41E" w:rsidR="00F1346E" w:rsidRPr="002444F1" w:rsidRDefault="00F1346E" w:rsidP="00CF182F">
      <w:pPr>
        <w:jc w:val="both"/>
        <w:rPr>
          <w:rFonts w:cs="Arial"/>
          <w:szCs w:val="20"/>
          <w:lang w:val="sl-SI"/>
        </w:rPr>
      </w:pPr>
    </w:p>
    <w:p w14:paraId="096A4366" w14:textId="77777777" w:rsidR="002444F1" w:rsidRPr="002444F1" w:rsidRDefault="002444F1" w:rsidP="00CF182F">
      <w:pPr>
        <w:jc w:val="both"/>
        <w:rPr>
          <w:rFonts w:cs="Arial"/>
          <w:szCs w:val="20"/>
          <w:lang w:val="sl-SI"/>
        </w:rPr>
      </w:pPr>
    </w:p>
    <w:p w14:paraId="6F51A8D2" w14:textId="77777777" w:rsidR="002444F1" w:rsidRPr="002444F1" w:rsidRDefault="002444F1" w:rsidP="00CF182F">
      <w:pPr>
        <w:jc w:val="both"/>
        <w:rPr>
          <w:rFonts w:cs="Arial"/>
          <w:szCs w:val="20"/>
          <w:lang w:val="sl-SI"/>
        </w:rPr>
      </w:pPr>
    </w:p>
    <w:p w14:paraId="647385C0" w14:textId="77777777" w:rsidR="002444F1" w:rsidRPr="002444F1" w:rsidRDefault="002444F1" w:rsidP="00C859B7">
      <w:pPr>
        <w:jc w:val="both"/>
        <w:rPr>
          <w:rFonts w:cs="Arial"/>
          <w:color w:val="000000" w:themeColor="text1"/>
          <w:szCs w:val="20"/>
          <w:lang w:val="sl-SI"/>
        </w:rPr>
      </w:pPr>
      <w:r w:rsidRPr="002444F1">
        <w:rPr>
          <w:rFonts w:cs="Arial"/>
          <w:color w:val="000000" w:themeColor="text1"/>
          <w:szCs w:val="20"/>
          <w:lang w:val="sl-SI"/>
        </w:rPr>
        <w:lastRenderedPageBreak/>
        <w:t>Priloga:</w:t>
      </w:r>
    </w:p>
    <w:p w14:paraId="75D2D44C" w14:textId="0E9BD740" w:rsidR="000650A9" w:rsidRPr="002444F1" w:rsidRDefault="002444F1" w:rsidP="002444F1">
      <w:pPr>
        <w:jc w:val="both"/>
        <w:rPr>
          <w:rFonts w:cs="Arial"/>
          <w:szCs w:val="20"/>
          <w:lang w:val="sl-SI"/>
        </w:rPr>
      </w:pPr>
      <w:r w:rsidRPr="002444F1">
        <w:rPr>
          <w:rFonts w:cs="Arial"/>
          <w:szCs w:val="20"/>
          <w:lang w:val="sl-SI"/>
        </w:rPr>
        <w:t>-  Ponudben</w:t>
      </w:r>
      <w:r w:rsidR="00B16D02">
        <w:rPr>
          <w:rFonts w:cs="Arial"/>
          <w:szCs w:val="20"/>
          <w:lang w:val="sl-SI"/>
        </w:rPr>
        <w:t>i</w:t>
      </w:r>
      <w:r w:rsidRPr="002444F1">
        <w:rPr>
          <w:rFonts w:cs="Arial"/>
          <w:szCs w:val="20"/>
          <w:lang w:val="sl-SI"/>
        </w:rPr>
        <w:t xml:space="preserve"> predračun s specifikacijo</w:t>
      </w:r>
      <w:r w:rsidR="00BE6CB7" w:rsidRPr="002444F1">
        <w:rPr>
          <w:rFonts w:cs="Arial"/>
          <w:color w:val="000000" w:themeColor="text1"/>
          <w:szCs w:val="20"/>
          <w:lang w:val="sl-SI"/>
        </w:rPr>
        <w:tab/>
      </w:r>
    </w:p>
    <w:p w14:paraId="34275F92" w14:textId="77777777" w:rsidR="008D5D05" w:rsidRPr="002444F1" w:rsidRDefault="00BE6CB7" w:rsidP="00CF182F">
      <w:pPr>
        <w:jc w:val="both"/>
        <w:rPr>
          <w:rFonts w:cs="Arial"/>
          <w:color w:val="000000" w:themeColor="text1"/>
          <w:szCs w:val="20"/>
          <w:lang w:val="sl-SI"/>
        </w:rPr>
      </w:pPr>
      <w:r w:rsidRPr="002444F1">
        <w:rPr>
          <w:rFonts w:cs="Arial"/>
          <w:color w:val="000000" w:themeColor="text1"/>
          <w:szCs w:val="20"/>
          <w:lang w:val="sl-SI"/>
        </w:rPr>
        <w:tab/>
      </w:r>
    </w:p>
    <w:p w14:paraId="658A3688" w14:textId="77777777" w:rsidR="00016ED8" w:rsidRPr="002444F1" w:rsidRDefault="00016ED8" w:rsidP="00CF182F">
      <w:pPr>
        <w:tabs>
          <w:tab w:val="left" w:pos="357"/>
        </w:tabs>
        <w:rPr>
          <w:rFonts w:cs="Arial"/>
          <w:color w:val="000000"/>
          <w:szCs w:val="20"/>
          <w:lang w:val="sl-SI"/>
        </w:rPr>
      </w:pPr>
      <w:r w:rsidRPr="002444F1">
        <w:rPr>
          <w:rFonts w:cs="Arial"/>
          <w:color w:val="000000"/>
          <w:szCs w:val="20"/>
          <w:lang w:val="sl-SI"/>
        </w:rPr>
        <w:t xml:space="preserve">Poslati: </w:t>
      </w:r>
    </w:p>
    <w:p w14:paraId="025AFF17" w14:textId="32057C17" w:rsidR="006E3D3A" w:rsidRPr="002444F1" w:rsidRDefault="0008618C" w:rsidP="00F1346E">
      <w:pPr>
        <w:pStyle w:val="Odstavekseznama"/>
        <w:numPr>
          <w:ilvl w:val="0"/>
          <w:numId w:val="13"/>
        </w:numPr>
        <w:tabs>
          <w:tab w:val="left" w:pos="142"/>
        </w:tabs>
        <w:ind w:left="142" w:hanging="142"/>
        <w:jc w:val="both"/>
        <w:rPr>
          <w:rFonts w:cs="Arial"/>
          <w:b/>
          <w:color w:val="000000"/>
          <w:szCs w:val="20"/>
          <w:lang w:eastAsia="sl-SI"/>
        </w:rPr>
      </w:pPr>
      <w:bookmarkStart w:id="1" w:name="_Toc448311171"/>
      <w:r w:rsidRPr="002444F1">
        <w:rPr>
          <w:rFonts w:cs="Arial"/>
          <w:color w:val="000000"/>
          <w:szCs w:val="20"/>
        </w:rPr>
        <w:t>naslovniku – preko p</w:t>
      </w:r>
      <w:r w:rsidR="00F93312" w:rsidRPr="002444F1">
        <w:rPr>
          <w:rFonts w:cs="Arial"/>
          <w:color w:val="000000"/>
          <w:szCs w:val="20"/>
        </w:rPr>
        <w:t>ortal</w:t>
      </w:r>
      <w:r w:rsidRPr="002444F1">
        <w:rPr>
          <w:rFonts w:cs="Arial"/>
          <w:color w:val="000000"/>
          <w:szCs w:val="20"/>
        </w:rPr>
        <w:t>a</w:t>
      </w:r>
      <w:r w:rsidR="00F93312" w:rsidRPr="002444F1">
        <w:rPr>
          <w:rFonts w:cs="Arial"/>
          <w:color w:val="000000"/>
          <w:szCs w:val="20"/>
        </w:rPr>
        <w:t xml:space="preserve"> javnih naročil</w:t>
      </w:r>
      <w:bookmarkEnd w:id="1"/>
    </w:p>
    <w:sectPr w:rsidR="006E3D3A" w:rsidRPr="002444F1" w:rsidSect="00791D59">
      <w:footerReference w:type="default" r:id="rId8"/>
      <w:headerReference w:type="first" r:id="rId9"/>
      <w:footerReference w:type="first" r:id="rId10"/>
      <w:pgSz w:w="11900" w:h="16840" w:code="9"/>
      <w:pgMar w:top="1295"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AEAD7" w14:textId="77777777" w:rsidR="00CC515E" w:rsidRDefault="00CC515E">
      <w:r>
        <w:separator/>
      </w:r>
    </w:p>
  </w:endnote>
  <w:endnote w:type="continuationSeparator" w:id="0">
    <w:p w14:paraId="2BDAC9D6" w14:textId="77777777" w:rsidR="00CC515E" w:rsidRDefault="00CC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1CBB" w14:textId="77777777" w:rsidR="00791D59" w:rsidRDefault="00791D59">
    <w:pPr>
      <w:pStyle w:val="Noga"/>
      <w:jc w:val="center"/>
    </w:pPr>
    <w:r>
      <w:fldChar w:fldCharType="begin"/>
    </w:r>
    <w:r>
      <w:instrText>PAGE   \* MERGEFORMAT</w:instrText>
    </w:r>
    <w:r>
      <w:fldChar w:fldCharType="separate"/>
    </w:r>
    <w:r w:rsidR="007A602D" w:rsidRPr="007A602D">
      <w:rPr>
        <w:noProof/>
        <w:lang w:val="sl-SI"/>
      </w:rPr>
      <w:t>2</w:t>
    </w:r>
    <w:r>
      <w:fldChar w:fldCharType="end"/>
    </w:r>
  </w:p>
  <w:p w14:paraId="4DB4F1C6" w14:textId="77777777"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DA54" w14:textId="77777777"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6A38" w14:textId="77777777" w:rsidR="00CC515E" w:rsidRDefault="00CC515E">
      <w:r>
        <w:separator/>
      </w:r>
    </w:p>
  </w:footnote>
  <w:footnote w:type="continuationSeparator" w:id="0">
    <w:p w14:paraId="2BE1E44E" w14:textId="77777777" w:rsidR="00CC515E" w:rsidRDefault="00CC5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7147" w14:textId="77777777" w:rsidR="00DC3900" w:rsidRPr="008F3500" w:rsidRDefault="004E43D3" w:rsidP="005B28C5">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14:anchorId="6951B5AD" wp14:editId="7EB399F7">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4B269D0E" wp14:editId="2363F389">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89767"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lang w:val="sl-SI"/>
      </w:rPr>
      <w:t>Štefanova ulica 2</w:t>
    </w:r>
    <w:r w:rsidR="00DC3900" w:rsidRPr="008F3500">
      <w:rPr>
        <w:rFonts w:cs="Arial"/>
        <w:sz w:val="16"/>
        <w:lang w:val="sl-SI"/>
      </w:rPr>
      <w:t xml:space="preserve">, </w:t>
    </w:r>
    <w:r w:rsidR="00DC3900">
      <w:rPr>
        <w:rFonts w:cs="Arial"/>
        <w:sz w:val="16"/>
        <w:lang w:val="sl-SI"/>
      </w:rPr>
      <w:t>1501 Ljubljana</w:t>
    </w:r>
    <w:r w:rsidR="00DC3900" w:rsidRPr="008F3500">
      <w:rPr>
        <w:rFonts w:cs="Arial"/>
        <w:sz w:val="16"/>
        <w:lang w:val="sl-SI"/>
      </w:rPr>
      <w:tab/>
      <w:t xml:space="preserve">T: </w:t>
    </w:r>
    <w:r w:rsidR="00DC3900">
      <w:rPr>
        <w:rFonts w:cs="Arial"/>
        <w:sz w:val="16"/>
        <w:lang w:val="sl-SI"/>
      </w:rPr>
      <w:t>01 428 40 00</w:t>
    </w:r>
    <w:r w:rsidR="00DC3900" w:rsidRPr="008F3500">
      <w:rPr>
        <w:rFonts w:cs="Arial"/>
        <w:sz w:val="16"/>
        <w:lang w:val="sl-SI"/>
      </w:rPr>
      <w:t xml:space="preserve"> </w:t>
    </w:r>
  </w:p>
  <w:p w14:paraId="4FAA701B"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gp.mnz@gov.si</w:t>
    </w:r>
  </w:p>
  <w:p w14:paraId="589BA84E"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B28C5">
      <w:rPr>
        <w:rFonts w:cs="Arial"/>
        <w:sz w:val="16"/>
        <w:lang w:val="sl-SI"/>
      </w:rPr>
      <w:t>www.</w:t>
    </w:r>
    <w:r>
      <w:rPr>
        <w:rFonts w:cs="Arial"/>
        <w:sz w:val="16"/>
        <w:lang w:val="sl-SI"/>
      </w:rPr>
      <w:t>gov.si</w:t>
    </w:r>
  </w:p>
  <w:p w14:paraId="669492C6" w14:textId="77777777" w:rsidR="00DC3900" w:rsidRPr="008F3500" w:rsidRDefault="00DC3900"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DDC"/>
    <w:multiLevelType w:val="hybridMultilevel"/>
    <w:tmpl w:val="376693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14418D"/>
    <w:multiLevelType w:val="hybridMultilevel"/>
    <w:tmpl w:val="81DC6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C90D57"/>
    <w:multiLevelType w:val="hybridMultilevel"/>
    <w:tmpl w:val="E19EF8C6"/>
    <w:lvl w:ilvl="0" w:tplc="D6E2582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B74F8"/>
    <w:multiLevelType w:val="hybridMultilevel"/>
    <w:tmpl w:val="537C2A7C"/>
    <w:lvl w:ilvl="0" w:tplc="AF92096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3361613"/>
    <w:multiLevelType w:val="hybridMultilevel"/>
    <w:tmpl w:val="A53C6DE2"/>
    <w:lvl w:ilvl="0" w:tplc="485A21E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AA7BE6"/>
    <w:multiLevelType w:val="hybridMultilevel"/>
    <w:tmpl w:val="F45E44BA"/>
    <w:lvl w:ilvl="0" w:tplc="AF92096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1C5BCF"/>
    <w:multiLevelType w:val="hybridMultilevel"/>
    <w:tmpl w:val="527E221C"/>
    <w:lvl w:ilvl="0" w:tplc="186E8066">
      <w:start w:val="430"/>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83D0F3E"/>
    <w:multiLevelType w:val="hybridMultilevel"/>
    <w:tmpl w:val="0AA0092C"/>
    <w:lvl w:ilvl="0" w:tplc="B7D8481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8B7391"/>
    <w:multiLevelType w:val="hybridMultilevel"/>
    <w:tmpl w:val="BC407C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5D071E8A"/>
    <w:multiLevelType w:val="hybridMultilevel"/>
    <w:tmpl w:val="47A619EA"/>
    <w:lvl w:ilvl="0" w:tplc="9702AC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F1B4DBC"/>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DC5897"/>
    <w:multiLevelType w:val="hybridMultilevel"/>
    <w:tmpl w:val="19042C04"/>
    <w:lvl w:ilvl="0" w:tplc="541E8C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795143"/>
    <w:multiLevelType w:val="hybridMultilevel"/>
    <w:tmpl w:val="965A7B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8990C25"/>
    <w:multiLevelType w:val="hybridMultilevel"/>
    <w:tmpl w:val="6CD21E12"/>
    <w:lvl w:ilvl="0" w:tplc="9098B08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1CF620F"/>
    <w:multiLevelType w:val="hybridMultilevel"/>
    <w:tmpl w:val="9280E5E4"/>
    <w:lvl w:ilvl="0" w:tplc="CBA624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587481"/>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2CD6405"/>
    <w:multiLevelType w:val="hybridMultilevel"/>
    <w:tmpl w:val="AEB49D3E"/>
    <w:lvl w:ilvl="0" w:tplc="03B6C742">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45B2743"/>
    <w:multiLevelType w:val="hybridMultilevel"/>
    <w:tmpl w:val="58A4F5B2"/>
    <w:lvl w:ilvl="0" w:tplc="A806931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7346191"/>
    <w:multiLevelType w:val="hybridMultilevel"/>
    <w:tmpl w:val="C1DA3C9E"/>
    <w:lvl w:ilvl="0" w:tplc="6058A9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92261EC"/>
    <w:multiLevelType w:val="hybridMultilevel"/>
    <w:tmpl w:val="AC26A6B2"/>
    <w:lvl w:ilvl="0" w:tplc="B5E20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2D1207"/>
    <w:multiLevelType w:val="hybridMultilevel"/>
    <w:tmpl w:val="E506CAF8"/>
    <w:lvl w:ilvl="0" w:tplc="740C76E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BD8547C"/>
    <w:multiLevelType w:val="hybridMultilevel"/>
    <w:tmpl w:val="928C9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C0A4EE3"/>
    <w:multiLevelType w:val="hybridMultilevel"/>
    <w:tmpl w:val="B9568AC8"/>
    <w:lvl w:ilvl="0" w:tplc="A9A846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4563519">
    <w:abstractNumId w:val="9"/>
  </w:num>
  <w:num w:numId="2" w16cid:durableId="1223519942">
    <w:abstractNumId w:val="1"/>
  </w:num>
  <w:num w:numId="3" w16cid:durableId="1438869998">
    <w:abstractNumId w:val="11"/>
  </w:num>
  <w:num w:numId="4" w16cid:durableId="2053460880">
    <w:abstractNumId w:val="19"/>
  </w:num>
  <w:num w:numId="5" w16cid:durableId="182212291">
    <w:abstractNumId w:val="12"/>
  </w:num>
  <w:num w:numId="6" w16cid:durableId="454107253">
    <w:abstractNumId w:val="4"/>
  </w:num>
  <w:num w:numId="7" w16cid:durableId="171070699">
    <w:abstractNumId w:val="23"/>
  </w:num>
  <w:num w:numId="8" w16cid:durableId="543904936">
    <w:abstractNumId w:val="20"/>
  </w:num>
  <w:num w:numId="9" w16cid:durableId="394662905">
    <w:abstractNumId w:val="16"/>
  </w:num>
  <w:num w:numId="10" w16cid:durableId="982807325">
    <w:abstractNumId w:val="10"/>
  </w:num>
  <w:num w:numId="11" w16cid:durableId="1019545718">
    <w:abstractNumId w:val="18"/>
  </w:num>
  <w:num w:numId="12" w16cid:durableId="1749646375">
    <w:abstractNumId w:val="15"/>
  </w:num>
  <w:num w:numId="13" w16cid:durableId="573512295">
    <w:abstractNumId w:val="5"/>
  </w:num>
  <w:num w:numId="14" w16cid:durableId="513035372">
    <w:abstractNumId w:val="2"/>
  </w:num>
  <w:num w:numId="15" w16cid:durableId="302006770">
    <w:abstractNumId w:val="7"/>
  </w:num>
  <w:num w:numId="16" w16cid:durableId="1457481019">
    <w:abstractNumId w:val="6"/>
  </w:num>
  <w:num w:numId="17" w16cid:durableId="14969561">
    <w:abstractNumId w:val="3"/>
  </w:num>
  <w:num w:numId="18" w16cid:durableId="885751367">
    <w:abstractNumId w:val="22"/>
  </w:num>
  <w:num w:numId="19" w16cid:durableId="1535537880">
    <w:abstractNumId w:val="0"/>
  </w:num>
  <w:num w:numId="20" w16cid:durableId="1952856843">
    <w:abstractNumId w:val="14"/>
  </w:num>
  <w:num w:numId="21" w16cid:durableId="727076868">
    <w:abstractNumId w:val="17"/>
  </w:num>
  <w:num w:numId="22" w16cid:durableId="2018388128">
    <w:abstractNumId w:val="21"/>
  </w:num>
  <w:num w:numId="23" w16cid:durableId="2128890699">
    <w:abstractNumId w:val="13"/>
  </w:num>
  <w:num w:numId="24" w16cid:durableId="82085124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710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4CF"/>
    <w:rsid w:val="000043E8"/>
    <w:rsid w:val="0000468F"/>
    <w:rsid w:val="00004EF6"/>
    <w:rsid w:val="00005215"/>
    <w:rsid w:val="0000580B"/>
    <w:rsid w:val="000079A1"/>
    <w:rsid w:val="00011272"/>
    <w:rsid w:val="00013151"/>
    <w:rsid w:val="000142A3"/>
    <w:rsid w:val="00014D6F"/>
    <w:rsid w:val="00016ED8"/>
    <w:rsid w:val="00023A88"/>
    <w:rsid w:val="000253A4"/>
    <w:rsid w:val="000279CF"/>
    <w:rsid w:val="0003248C"/>
    <w:rsid w:val="000366E3"/>
    <w:rsid w:val="000405E4"/>
    <w:rsid w:val="00043E28"/>
    <w:rsid w:val="00043F2D"/>
    <w:rsid w:val="00045C66"/>
    <w:rsid w:val="000650A9"/>
    <w:rsid w:val="00072BC5"/>
    <w:rsid w:val="00074284"/>
    <w:rsid w:val="00075AEC"/>
    <w:rsid w:val="00082A11"/>
    <w:rsid w:val="00084905"/>
    <w:rsid w:val="00085D5A"/>
    <w:rsid w:val="0008618C"/>
    <w:rsid w:val="00087388"/>
    <w:rsid w:val="000914BA"/>
    <w:rsid w:val="00092F8C"/>
    <w:rsid w:val="000934E0"/>
    <w:rsid w:val="0009470F"/>
    <w:rsid w:val="00096AA0"/>
    <w:rsid w:val="000A301E"/>
    <w:rsid w:val="000A4BEB"/>
    <w:rsid w:val="000A4E1E"/>
    <w:rsid w:val="000A7238"/>
    <w:rsid w:val="000B262F"/>
    <w:rsid w:val="000B3244"/>
    <w:rsid w:val="000B79AE"/>
    <w:rsid w:val="000C33E5"/>
    <w:rsid w:val="000C3648"/>
    <w:rsid w:val="000C3D42"/>
    <w:rsid w:val="000C7590"/>
    <w:rsid w:val="000C76A2"/>
    <w:rsid w:val="000D09AD"/>
    <w:rsid w:val="000E2352"/>
    <w:rsid w:val="000F448E"/>
    <w:rsid w:val="001008AA"/>
    <w:rsid w:val="00101A5A"/>
    <w:rsid w:val="0010315A"/>
    <w:rsid w:val="00104AC9"/>
    <w:rsid w:val="00106B6D"/>
    <w:rsid w:val="00107FBD"/>
    <w:rsid w:val="001107AA"/>
    <w:rsid w:val="00111299"/>
    <w:rsid w:val="00114C22"/>
    <w:rsid w:val="00115E07"/>
    <w:rsid w:val="0011663B"/>
    <w:rsid w:val="00117FDE"/>
    <w:rsid w:val="001258BB"/>
    <w:rsid w:val="00127B86"/>
    <w:rsid w:val="00127D79"/>
    <w:rsid w:val="00134074"/>
    <w:rsid w:val="001357B2"/>
    <w:rsid w:val="00141495"/>
    <w:rsid w:val="0014330B"/>
    <w:rsid w:val="001446D9"/>
    <w:rsid w:val="00145D94"/>
    <w:rsid w:val="00152153"/>
    <w:rsid w:val="00152C75"/>
    <w:rsid w:val="001538C9"/>
    <w:rsid w:val="00154F76"/>
    <w:rsid w:val="00155ACB"/>
    <w:rsid w:val="00155F8A"/>
    <w:rsid w:val="00156933"/>
    <w:rsid w:val="00156D34"/>
    <w:rsid w:val="00161DC1"/>
    <w:rsid w:val="00162821"/>
    <w:rsid w:val="0016310E"/>
    <w:rsid w:val="00164064"/>
    <w:rsid w:val="001660B4"/>
    <w:rsid w:val="0017478F"/>
    <w:rsid w:val="001838A8"/>
    <w:rsid w:val="00185916"/>
    <w:rsid w:val="00187607"/>
    <w:rsid w:val="00194C63"/>
    <w:rsid w:val="001971C7"/>
    <w:rsid w:val="00197D05"/>
    <w:rsid w:val="001A3027"/>
    <w:rsid w:val="001A6428"/>
    <w:rsid w:val="001B13AD"/>
    <w:rsid w:val="001B3F20"/>
    <w:rsid w:val="001B4D09"/>
    <w:rsid w:val="001B6B0D"/>
    <w:rsid w:val="001B70C8"/>
    <w:rsid w:val="001B7AFB"/>
    <w:rsid w:val="001C38CE"/>
    <w:rsid w:val="001C530E"/>
    <w:rsid w:val="001C744F"/>
    <w:rsid w:val="001D0D0F"/>
    <w:rsid w:val="001D4BEA"/>
    <w:rsid w:val="001D56C3"/>
    <w:rsid w:val="001E0474"/>
    <w:rsid w:val="001E196A"/>
    <w:rsid w:val="001E427A"/>
    <w:rsid w:val="001F1A9D"/>
    <w:rsid w:val="001F4A6C"/>
    <w:rsid w:val="001F5DE9"/>
    <w:rsid w:val="002026DE"/>
    <w:rsid w:val="00202A77"/>
    <w:rsid w:val="00206029"/>
    <w:rsid w:val="0021204E"/>
    <w:rsid w:val="00213898"/>
    <w:rsid w:val="0022744F"/>
    <w:rsid w:val="00231ADD"/>
    <w:rsid w:val="00233FB9"/>
    <w:rsid w:val="00234DE4"/>
    <w:rsid w:val="00234EAD"/>
    <w:rsid w:val="0023655B"/>
    <w:rsid w:val="0024028C"/>
    <w:rsid w:val="00241BEC"/>
    <w:rsid w:val="00243205"/>
    <w:rsid w:val="002444F1"/>
    <w:rsid w:val="00244AD5"/>
    <w:rsid w:val="00245331"/>
    <w:rsid w:val="00245D22"/>
    <w:rsid w:val="00267E56"/>
    <w:rsid w:val="00271CE5"/>
    <w:rsid w:val="002721CB"/>
    <w:rsid w:val="00272CBC"/>
    <w:rsid w:val="002736E5"/>
    <w:rsid w:val="0027447B"/>
    <w:rsid w:val="00277703"/>
    <w:rsid w:val="00282020"/>
    <w:rsid w:val="00285A81"/>
    <w:rsid w:val="00286BAD"/>
    <w:rsid w:val="002976E6"/>
    <w:rsid w:val="0029776F"/>
    <w:rsid w:val="002A24FD"/>
    <w:rsid w:val="002A2B69"/>
    <w:rsid w:val="002A62DA"/>
    <w:rsid w:val="002A7673"/>
    <w:rsid w:val="002A7E1F"/>
    <w:rsid w:val="002B066E"/>
    <w:rsid w:val="002B47BE"/>
    <w:rsid w:val="002B5C8B"/>
    <w:rsid w:val="002B7551"/>
    <w:rsid w:val="002C1062"/>
    <w:rsid w:val="002C284F"/>
    <w:rsid w:val="002C707A"/>
    <w:rsid w:val="002C7180"/>
    <w:rsid w:val="002D0819"/>
    <w:rsid w:val="002D1B39"/>
    <w:rsid w:val="002D1E31"/>
    <w:rsid w:val="002E0501"/>
    <w:rsid w:val="002E0FCE"/>
    <w:rsid w:val="002E68E9"/>
    <w:rsid w:val="002F19F7"/>
    <w:rsid w:val="002F31F7"/>
    <w:rsid w:val="002F35F2"/>
    <w:rsid w:val="00301222"/>
    <w:rsid w:val="00302AFF"/>
    <w:rsid w:val="00303FC6"/>
    <w:rsid w:val="00307AE6"/>
    <w:rsid w:val="00314838"/>
    <w:rsid w:val="00314919"/>
    <w:rsid w:val="00314EC9"/>
    <w:rsid w:val="003158DC"/>
    <w:rsid w:val="003233E9"/>
    <w:rsid w:val="00324C98"/>
    <w:rsid w:val="003251C5"/>
    <w:rsid w:val="003258C3"/>
    <w:rsid w:val="003333A6"/>
    <w:rsid w:val="00336125"/>
    <w:rsid w:val="00337F56"/>
    <w:rsid w:val="003408A4"/>
    <w:rsid w:val="00340934"/>
    <w:rsid w:val="00341025"/>
    <w:rsid w:val="00341091"/>
    <w:rsid w:val="003417F9"/>
    <w:rsid w:val="003431AB"/>
    <w:rsid w:val="00347C6A"/>
    <w:rsid w:val="003578FF"/>
    <w:rsid w:val="00357FBD"/>
    <w:rsid w:val="003636BF"/>
    <w:rsid w:val="00364559"/>
    <w:rsid w:val="003671CA"/>
    <w:rsid w:val="00370DE1"/>
    <w:rsid w:val="00371442"/>
    <w:rsid w:val="00380D45"/>
    <w:rsid w:val="00381313"/>
    <w:rsid w:val="00381579"/>
    <w:rsid w:val="00381F16"/>
    <w:rsid w:val="00382742"/>
    <w:rsid w:val="00383816"/>
    <w:rsid w:val="003845B4"/>
    <w:rsid w:val="00385004"/>
    <w:rsid w:val="00386574"/>
    <w:rsid w:val="003874BB"/>
    <w:rsid w:val="00387B1A"/>
    <w:rsid w:val="00390F1E"/>
    <w:rsid w:val="00393166"/>
    <w:rsid w:val="00394F83"/>
    <w:rsid w:val="003967B0"/>
    <w:rsid w:val="003970F2"/>
    <w:rsid w:val="003A054E"/>
    <w:rsid w:val="003A31A9"/>
    <w:rsid w:val="003A4215"/>
    <w:rsid w:val="003A65C0"/>
    <w:rsid w:val="003A6DCA"/>
    <w:rsid w:val="003A6ED6"/>
    <w:rsid w:val="003C100E"/>
    <w:rsid w:val="003C18C5"/>
    <w:rsid w:val="003C5EE5"/>
    <w:rsid w:val="003C7CE9"/>
    <w:rsid w:val="003D5696"/>
    <w:rsid w:val="003E1B0D"/>
    <w:rsid w:val="003E1C74"/>
    <w:rsid w:val="003E2262"/>
    <w:rsid w:val="003E2EB6"/>
    <w:rsid w:val="003E2F22"/>
    <w:rsid w:val="003E32A4"/>
    <w:rsid w:val="003E3E64"/>
    <w:rsid w:val="003F1AA5"/>
    <w:rsid w:val="003F2A1D"/>
    <w:rsid w:val="003F69A4"/>
    <w:rsid w:val="00400D88"/>
    <w:rsid w:val="00403FE9"/>
    <w:rsid w:val="00404F31"/>
    <w:rsid w:val="00406A05"/>
    <w:rsid w:val="00407812"/>
    <w:rsid w:val="00410FEB"/>
    <w:rsid w:val="00412E88"/>
    <w:rsid w:val="004173F0"/>
    <w:rsid w:val="00420D5D"/>
    <w:rsid w:val="00421CBB"/>
    <w:rsid w:val="0042399E"/>
    <w:rsid w:val="00431A79"/>
    <w:rsid w:val="00431AE2"/>
    <w:rsid w:val="004341A0"/>
    <w:rsid w:val="00435908"/>
    <w:rsid w:val="00440704"/>
    <w:rsid w:val="004436F5"/>
    <w:rsid w:val="00445CCF"/>
    <w:rsid w:val="0045150F"/>
    <w:rsid w:val="0045425C"/>
    <w:rsid w:val="0046126A"/>
    <w:rsid w:val="00462582"/>
    <w:rsid w:val="004657EE"/>
    <w:rsid w:val="00473316"/>
    <w:rsid w:val="00474813"/>
    <w:rsid w:val="00474C2E"/>
    <w:rsid w:val="0047744E"/>
    <w:rsid w:val="0047757D"/>
    <w:rsid w:val="00482FF5"/>
    <w:rsid w:val="00485A0F"/>
    <w:rsid w:val="004874FE"/>
    <w:rsid w:val="0048792C"/>
    <w:rsid w:val="004A1BB9"/>
    <w:rsid w:val="004A2579"/>
    <w:rsid w:val="004A5B8D"/>
    <w:rsid w:val="004B7E95"/>
    <w:rsid w:val="004C01C6"/>
    <w:rsid w:val="004C1141"/>
    <w:rsid w:val="004C16C7"/>
    <w:rsid w:val="004C50C2"/>
    <w:rsid w:val="004C700A"/>
    <w:rsid w:val="004C7475"/>
    <w:rsid w:val="004D6146"/>
    <w:rsid w:val="004E43D3"/>
    <w:rsid w:val="004E6058"/>
    <w:rsid w:val="004F2F32"/>
    <w:rsid w:val="00500871"/>
    <w:rsid w:val="00501FA0"/>
    <w:rsid w:val="00505190"/>
    <w:rsid w:val="005060F3"/>
    <w:rsid w:val="0051285B"/>
    <w:rsid w:val="005135BF"/>
    <w:rsid w:val="00517972"/>
    <w:rsid w:val="0052230D"/>
    <w:rsid w:val="00524C90"/>
    <w:rsid w:val="00526246"/>
    <w:rsid w:val="00526EE3"/>
    <w:rsid w:val="0052711A"/>
    <w:rsid w:val="00530440"/>
    <w:rsid w:val="00534B2C"/>
    <w:rsid w:val="00537640"/>
    <w:rsid w:val="0054062A"/>
    <w:rsid w:val="00543628"/>
    <w:rsid w:val="00543EEF"/>
    <w:rsid w:val="005455E8"/>
    <w:rsid w:val="00545F8B"/>
    <w:rsid w:val="0055435C"/>
    <w:rsid w:val="00560D58"/>
    <w:rsid w:val="0056181C"/>
    <w:rsid w:val="0056211D"/>
    <w:rsid w:val="00562B65"/>
    <w:rsid w:val="00564497"/>
    <w:rsid w:val="00564963"/>
    <w:rsid w:val="00565D67"/>
    <w:rsid w:val="005668CA"/>
    <w:rsid w:val="00567106"/>
    <w:rsid w:val="005813F2"/>
    <w:rsid w:val="0058485C"/>
    <w:rsid w:val="00592979"/>
    <w:rsid w:val="005933A8"/>
    <w:rsid w:val="00597948"/>
    <w:rsid w:val="00597F6E"/>
    <w:rsid w:val="005A0295"/>
    <w:rsid w:val="005A25AF"/>
    <w:rsid w:val="005A5697"/>
    <w:rsid w:val="005B28C5"/>
    <w:rsid w:val="005B2E76"/>
    <w:rsid w:val="005B6653"/>
    <w:rsid w:val="005B7D36"/>
    <w:rsid w:val="005C1CC0"/>
    <w:rsid w:val="005C30F6"/>
    <w:rsid w:val="005C6563"/>
    <w:rsid w:val="005C7DA8"/>
    <w:rsid w:val="005D2584"/>
    <w:rsid w:val="005D2588"/>
    <w:rsid w:val="005D4F29"/>
    <w:rsid w:val="005D6A56"/>
    <w:rsid w:val="005D7EA9"/>
    <w:rsid w:val="005E1D3C"/>
    <w:rsid w:val="005E27A0"/>
    <w:rsid w:val="005E40CF"/>
    <w:rsid w:val="005E5C0A"/>
    <w:rsid w:val="005F35F5"/>
    <w:rsid w:val="005F3791"/>
    <w:rsid w:val="005F3987"/>
    <w:rsid w:val="005F4686"/>
    <w:rsid w:val="005F6CDA"/>
    <w:rsid w:val="005F718F"/>
    <w:rsid w:val="00603621"/>
    <w:rsid w:val="00606D5A"/>
    <w:rsid w:val="00610F24"/>
    <w:rsid w:val="00611286"/>
    <w:rsid w:val="006145E2"/>
    <w:rsid w:val="006162D3"/>
    <w:rsid w:val="00617359"/>
    <w:rsid w:val="00620798"/>
    <w:rsid w:val="006207D8"/>
    <w:rsid w:val="00625AE6"/>
    <w:rsid w:val="00632253"/>
    <w:rsid w:val="006325B8"/>
    <w:rsid w:val="00634936"/>
    <w:rsid w:val="00634F66"/>
    <w:rsid w:val="00635505"/>
    <w:rsid w:val="00641AE4"/>
    <w:rsid w:val="00642714"/>
    <w:rsid w:val="0064398D"/>
    <w:rsid w:val="00643CBC"/>
    <w:rsid w:val="006455CE"/>
    <w:rsid w:val="00651422"/>
    <w:rsid w:val="006523E6"/>
    <w:rsid w:val="00655841"/>
    <w:rsid w:val="006633FB"/>
    <w:rsid w:val="0066343E"/>
    <w:rsid w:val="0066516A"/>
    <w:rsid w:val="00667945"/>
    <w:rsid w:val="00674722"/>
    <w:rsid w:val="006759DD"/>
    <w:rsid w:val="0068337B"/>
    <w:rsid w:val="00683857"/>
    <w:rsid w:val="00686520"/>
    <w:rsid w:val="00686663"/>
    <w:rsid w:val="006911D4"/>
    <w:rsid w:val="006948CD"/>
    <w:rsid w:val="006A02E6"/>
    <w:rsid w:val="006A3A63"/>
    <w:rsid w:val="006A42FD"/>
    <w:rsid w:val="006A5E83"/>
    <w:rsid w:val="006B1F21"/>
    <w:rsid w:val="006C0F20"/>
    <w:rsid w:val="006C4C47"/>
    <w:rsid w:val="006C4CFA"/>
    <w:rsid w:val="006D1EC4"/>
    <w:rsid w:val="006D52EE"/>
    <w:rsid w:val="006E3D3A"/>
    <w:rsid w:val="006E3FB3"/>
    <w:rsid w:val="006E45CB"/>
    <w:rsid w:val="006F08EC"/>
    <w:rsid w:val="006F0E45"/>
    <w:rsid w:val="006F6D6F"/>
    <w:rsid w:val="00706416"/>
    <w:rsid w:val="00710990"/>
    <w:rsid w:val="00717123"/>
    <w:rsid w:val="00717EFE"/>
    <w:rsid w:val="00727870"/>
    <w:rsid w:val="007300F8"/>
    <w:rsid w:val="00733017"/>
    <w:rsid w:val="00736719"/>
    <w:rsid w:val="00743ADC"/>
    <w:rsid w:val="00743DA5"/>
    <w:rsid w:val="0075023C"/>
    <w:rsid w:val="00762AE3"/>
    <w:rsid w:val="00766321"/>
    <w:rsid w:val="00773A99"/>
    <w:rsid w:val="007756B9"/>
    <w:rsid w:val="007830DB"/>
    <w:rsid w:val="00783310"/>
    <w:rsid w:val="0079134D"/>
    <w:rsid w:val="00791D59"/>
    <w:rsid w:val="00794535"/>
    <w:rsid w:val="0079655A"/>
    <w:rsid w:val="00797878"/>
    <w:rsid w:val="007A24B2"/>
    <w:rsid w:val="007A2681"/>
    <w:rsid w:val="007A4A6D"/>
    <w:rsid w:val="007A602D"/>
    <w:rsid w:val="007A7529"/>
    <w:rsid w:val="007B2CE2"/>
    <w:rsid w:val="007C2495"/>
    <w:rsid w:val="007C68DE"/>
    <w:rsid w:val="007C7CAA"/>
    <w:rsid w:val="007D1BCF"/>
    <w:rsid w:val="007D6A67"/>
    <w:rsid w:val="007D6CD1"/>
    <w:rsid w:val="007D730A"/>
    <w:rsid w:val="007D749E"/>
    <w:rsid w:val="007D75CF"/>
    <w:rsid w:val="007D7F9B"/>
    <w:rsid w:val="007E0440"/>
    <w:rsid w:val="007E36DB"/>
    <w:rsid w:val="007E3859"/>
    <w:rsid w:val="007E62DB"/>
    <w:rsid w:val="007E6DC5"/>
    <w:rsid w:val="007E7D3F"/>
    <w:rsid w:val="007F5F54"/>
    <w:rsid w:val="007F6F5D"/>
    <w:rsid w:val="00805B6F"/>
    <w:rsid w:val="00806B04"/>
    <w:rsid w:val="0080751D"/>
    <w:rsid w:val="00807C30"/>
    <w:rsid w:val="008129CA"/>
    <w:rsid w:val="008231D2"/>
    <w:rsid w:val="008247B0"/>
    <w:rsid w:val="00824A5A"/>
    <w:rsid w:val="00830402"/>
    <w:rsid w:val="00830E77"/>
    <w:rsid w:val="008315A1"/>
    <w:rsid w:val="00833C9D"/>
    <w:rsid w:val="0083572E"/>
    <w:rsid w:val="00836273"/>
    <w:rsid w:val="00841831"/>
    <w:rsid w:val="0084418E"/>
    <w:rsid w:val="00846830"/>
    <w:rsid w:val="00846BA9"/>
    <w:rsid w:val="00847F5A"/>
    <w:rsid w:val="008521DB"/>
    <w:rsid w:val="00855BEA"/>
    <w:rsid w:val="00862179"/>
    <w:rsid w:val="0086567A"/>
    <w:rsid w:val="00870DEB"/>
    <w:rsid w:val="00872DA0"/>
    <w:rsid w:val="00873B52"/>
    <w:rsid w:val="00875BE5"/>
    <w:rsid w:val="00877FFC"/>
    <w:rsid w:val="0088043C"/>
    <w:rsid w:val="008839BA"/>
    <w:rsid w:val="00884889"/>
    <w:rsid w:val="0088621E"/>
    <w:rsid w:val="00887F38"/>
    <w:rsid w:val="008906C9"/>
    <w:rsid w:val="00890FCA"/>
    <w:rsid w:val="00896308"/>
    <w:rsid w:val="008976D4"/>
    <w:rsid w:val="008B0D16"/>
    <w:rsid w:val="008B1C59"/>
    <w:rsid w:val="008B310F"/>
    <w:rsid w:val="008B7219"/>
    <w:rsid w:val="008C5738"/>
    <w:rsid w:val="008D04F0"/>
    <w:rsid w:val="008D28FB"/>
    <w:rsid w:val="008D33FE"/>
    <w:rsid w:val="008D5D05"/>
    <w:rsid w:val="008E054A"/>
    <w:rsid w:val="008E1C85"/>
    <w:rsid w:val="008F08D2"/>
    <w:rsid w:val="008F3500"/>
    <w:rsid w:val="008F4D22"/>
    <w:rsid w:val="00901CB3"/>
    <w:rsid w:val="00902D52"/>
    <w:rsid w:val="00904D49"/>
    <w:rsid w:val="00910E7C"/>
    <w:rsid w:val="00915C0D"/>
    <w:rsid w:val="00915C1A"/>
    <w:rsid w:val="009201AC"/>
    <w:rsid w:val="00921659"/>
    <w:rsid w:val="00922FAF"/>
    <w:rsid w:val="00924E3C"/>
    <w:rsid w:val="00925204"/>
    <w:rsid w:val="009278F2"/>
    <w:rsid w:val="009308FD"/>
    <w:rsid w:val="00930F3E"/>
    <w:rsid w:val="00934B81"/>
    <w:rsid w:val="00942A59"/>
    <w:rsid w:val="009449A4"/>
    <w:rsid w:val="00944F10"/>
    <w:rsid w:val="0094556B"/>
    <w:rsid w:val="0095115C"/>
    <w:rsid w:val="009540D9"/>
    <w:rsid w:val="009612BB"/>
    <w:rsid w:val="0096278E"/>
    <w:rsid w:val="0096390B"/>
    <w:rsid w:val="009708C9"/>
    <w:rsid w:val="009730B4"/>
    <w:rsid w:val="00973C96"/>
    <w:rsid w:val="0097659F"/>
    <w:rsid w:val="00980173"/>
    <w:rsid w:val="009824E8"/>
    <w:rsid w:val="00985839"/>
    <w:rsid w:val="00986D6D"/>
    <w:rsid w:val="00990DC8"/>
    <w:rsid w:val="0099437B"/>
    <w:rsid w:val="00996919"/>
    <w:rsid w:val="00997222"/>
    <w:rsid w:val="009A27A9"/>
    <w:rsid w:val="009A3213"/>
    <w:rsid w:val="009A4C1B"/>
    <w:rsid w:val="009A6280"/>
    <w:rsid w:val="009B0C77"/>
    <w:rsid w:val="009B31E7"/>
    <w:rsid w:val="009B5F00"/>
    <w:rsid w:val="009B6705"/>
    <w:rsid w:val="009C740A"/>
    <w:rsid w:val="009D02DA"/>
    <w:rsid w:val="009D0B88"/>
    <w:rsid w:val="009D2EBD"/>
    <w:rsid w:val="009D6C65"/>
    <w:rsid w:val="009E221E"/>
    <w:rsid w:val="009E2985"/>
    <w:rsid w:val="009E5CD9"/>
    <w:rsid w:val="009F2564"/>
    <w:rsid w:val="00A034B2"/>
    <w:rsid w:val="00A04C55"/>
    <w:rsid w:val="00A05260"/>
    <w:rsid w:val="00A11721"/>
    <w:rsid w:val="00A125C5"/>
    <w:rsid w:val="00A126D7"/>
    <w:rsid w:val="00A222C2"/>
    <w:rsid w:val="00A23EF4"/>
    <w:rsid w:val="00A2451C"/>
    <w:rsid w:val="00A25589"/>
    <w:rsid w:val="00A25F75"/>
    <w:rsid w:val="00A27854"/>
    <w:rsid w:val="00A27BC7"/>
    <w:rsid w:val="00A3126E"/>
    <w:rsid w:val="00A32096"/>
    <w:rsid w:val="00A32A5B"/>
    <w:rsid w:val="00A372EC"/>
    <w:rsid w:val="00A45252"/>
    <w:rsid w:val="00A46B6A"/>
    <w:rsid w:val="00A525F6"/>
    <w:rsid w:val="00A539AF"/>
    <w:rsid w:val="00A56CA8"/>
    <w:rsid w:val="00A571A0"/>
    <w:rsid w:val="00A60FAA"/>
    <w:rsid w:val="00A643FB"/>
    <w:rsid w:val="00A65EE7"/>
    <w:rsid w:val="00A67475"/>
    <w:rsid w:val="00A674BD"/>
    <w:rsid w:val="00A70133"/>
    <w:rsid w:val="00A728B9"/>
    <w:rsid w:val="00A72D75"/>
    <w:rsid w:val="00A72DF9"/>
    <w:rsid w:val="00A770A6"/>
    <w:rsid w:val="00A77650"/>
    <w:rsid w:val="00A81374"/>
    <w:rsid w:val="00A813B1"/>
    <w:rsid w:val="00A82135"/>
    <w:rsid w:val="00A826EB"/>
    <w:rsid w:val="00A91713"/>
    <w:rsid w:val="00A93DB8"/>
    <w:rsid w:val="00A943E6"/>
    <w:rsid w:val="00A956EC"/>
    <w:rsid w:val="00AB090D"/>
    <w:rsid w:val="00AB118F"/>
    <w:rsid w:val="00AB11F0"/>
    <w:rsid w:val="00AB36C4"/>
    <w:rsid w:val="00AB40E1"/>
    <w:rsid w:val="00AC32B2"/>
    <w:rsid w:val="00AC4C00"/>
    <w:rsid w:val="00AC6A41"/>
    <w:rsid w:val="00AC6F2E"/>
    <w:rsid w:val="00AD1E75"/>
    <w:rsid w:val="00AE6296"/>
    <w:rsid w:val="00AE7809"/>
    <w:rsid w:val="00AF09E5"/>
    <w:rsid w:val="00AF704A"/>
    <w:rsid w:val="00B0230A"/>
    <w:rsid w:val="00B03FDC"/>
    <w:rsid w:val="00B115ED"/>
    <w:rsid w:val="00B16D02"/>
    <w:rsid w:val="00B17141"/>
    <w:rsid w:val="00B174C4"/>
    <w:rsid w:val="00B2202A"/>
    <w:rsid w:val="00B27F7A"/>
    <w:rsid w:val="00B3150C"/>
    <w:rsid w:val="00B31575"/>
    <w:rsid w:val="00B317EA"/>
    <w:rsid w:val="00B32F17"/>
    <w:rsid w:val="00B353C1"/>
    <w:rsid w:val="00B364B8"/>
    <w:rsid w:val="00B51CFA"/>
    <w:rsid w:val="00B60828"/>
    <w:rsid w:val="00B63573"/>
    <w:rsid w:val="00B6423F"/>
    <w:rsid w:val="00B65AF8"/>
    <w:rsid w:val="00B67194"/>
    <w:rsid w:val="00B71690"/>
    <w:rsid w:val="00B73248"/>
    <w:rsid w:val="00B8547D"/>
    <w:rsid w:val="00B87F0C"/>
    <w:rsid w:val="00B93214"/>
    <w:rsid w:val="00B94D82"/>
    <w:rsid w:val="00B96634"/>
    <w:rsid w:val="00BA368E"/>
    <w:rsid w:val="00BA4DFF"/>
    <w:rsid w:val="00BA70CF"/>
    <w:rsid w:val="00BA765E"/>
    <w:rsid w:val="00BA7BBC"/>
    <w:rsid w:val="00BB30FB"/>
    <w:rsid w:val="00BB473D"/>
    <w:rsid w:val="00BC167F"/>
    <w:rsid w:val="00BC26BA"/>
    <w:rsid w:val="00BC3EF6"/>
    <w:rsid w:val="00BC783F"/>
    <w:rsid w:val="00BC7C7A"/>
    <w:rsid w:val="00BD3089"/>
    <w:rsid w:val="00BD343A"/>
    <w:rsid w:val="00BD7AD2"/>
    <w:rsid w:val="00BE023F"/>
    <w:rsid w:val="00BE3AFF"/>
    <w:rsid w:val="00BE5EE3"/>
    <w:rsid w:val="00BE6CB7"/>
    <w:rsid w:val="00BE748A"/>
    <w:rsid w:val="00BF3541"/>
    <w:rsid w:val="00BF4A15"/>
    <w:rsid w:val="00BF589C"/>
    <w:rsid w:val="00BF5936"/>
    <w:rsid w:val="00BF6A98"/>
    <w:rsid w:val="00C0011E"/>
    <w:rsid w:val="00C0236A"/>
    <w:rsid w:val="00C0358C"/>
    <w:rsid w:val="00C07B38"/>
    <w:rsid w:val="00C107F1"/>
    <w:rsid w:val="00C10BD3"/>
    <w:rsid w:val="00C1409B"/>
    <w:rsid w:val="00C154EC"/>
    <w:rsid w:val="00C213D6"/>
    <w:rsid w:val="00C250D5"/>
    <w:rsid w:val="00C35666"/>
    <w:rsid w:val="00C4117A"/>
    <w:rsid w:val="00C42EDA"/>
    <w:rsid w:val="00C44F2A"/>
    <w:rsid w:val="00C55195"/>
    <w:rsid w:val="00C5674F"/>
    <w:rsid w:val="00C60156"/>
    <w:rsid w:val="00C611F8"/>
    <w:rsid w:val="00C63871"/>
    <w:rsid w:val="00C71699"/>
    <w:rsid w:val="00C722C6"/>
    <w:rsid w:val="00C76A30"/>
    <w:rsid w:val="00C8114A"/>
    <w:rsid w:val="00C83E1F"/>
    <w:rsid w:val="00C859B7"/>
    <w:rsid w:val="00C87596"/>
    <w:rsid w:val="00C918E9"/>
    <w:rsid w:val="00C92898"/>
    <w:rsid w:val="00CA15CC"/>
    <w:rsid w:val="00CA3B49"/>
    <w:rsid w:val="00CA4340"/>
    <w:rsid w:val="00CA4CE2"/>
    <w:rsid w:val="00CB3AE5"/>
    <w:rsid w:val="00CB71FE"/>
    <w:rsid w:val="00CC2289"/>
    <w:rsid w:val="00CC2861"/>
    <w:rsid w:val="00CC3FCE"/>
    <w:rsid w:val="00CC515E"/>
    <w:rsid w:val="00CC7105"/>
    <w:rsid w:val="00CD23C1"/>
    <w:rsid w:val="00CD3A75"/>
    <w:rsid w:val="00CD3B1B"/>
    <w:rsid w:val="00CE5238"/>
    <w:rsid w:val="00CE5631"/>
    <w:rsid w:val="00CE6C3D"/>
    <w:rsid w:val="00CE7514"/>
    <w:rsid w:val="00CF0A19"/>
    <w:rsid w:val="00CF182F"/>
    <w:rsid w:val="00CF3918"/>
    <w:rsid w:val="00D007EA"/>
    <w:rsid w:val="00D01099"/>
    <w:rsid w:val="00D01171"/>
    <w:rsid w:val="00D01946"/>
    <w:rsid w:val="00D034D7"/>
    <w:rsid w:val="00D04FFF"/>
    <w:rsid w:val="00D050C3"/>
    <w:rsid w:val="00D07135"/>
    <w:rsid w:val="00D14FC4"/>
    <w:rsid w:val="00D207B4"/>
    <w:rsid w:val="00D23307"/>
    <w:rsid w:val="00D24807"/>
    <w:rsid w:val="00D248DE"/>
    <w:rsid w:val="00D270CD"/>
    <w:rsid w:val="00D304D7"/>
    <w:rsid w:val="00D30A43"/>
    <w:rsid w:val="00D310E8"/>
    <w:rsid w:val="00D33768"/>
    <w:rsid w:val="00D3541D"/>
    <w:rsid w:val="00D37EA5"/>
    <w:rsid w:val="00D40079"/>
    <w:rsid w:val="00D422D6"/>
    <w:rsid w:val="00D5081F"/>
    <w:rsid w:val="00D65CA9"/>
    <w:rsid w:val="00D66E78"/>
    <w:rsid w:val="00D70A40"/>
    <w:rsid w:val="00D77E1C"/>
    <w:rsid w:val="00D824FC"/>
    <w:rsid w:val="00D82E4C"/>
    <w:rsid w:val="00D833CD"/>
    <w:rsid w:val="00D8542D"/>
    <w:rsid w:val="00D86C66"/>
    <w:rsid w:val="00D92FC9"/>
    <w:rsid w:val="00D93DFC"/>
    <w:rsid w:val="00D945EB"/>
    <w:rsid w:val="00DA0A62"/>
    <w:rsid w:val="00DA1324"/>
    <w:rsid w:val="00DA4A25"/>
    <w:rsid w:val="00DA5B46"/>
    <w:rsid w:val="00DA7FF6"/>
    <w:rsid w:val="00DB13B3"/>
    <w:rsid w:val="00DB15F4"/>
    <w:rsid w:val="00DC00BF"/>
    <w:rsid w:val="00DC3900"/>
    <w:rsid w:val="00DC5813"/>
    <w:rsid w:val="00DC6A71"/>
    <w:rsid w:val="00DD0737"/>
    <w:rsid w:val="00DD1F67"/>
    <w:rsid w:val="00DD30FD"/>
    <w:rsid w:val="00DD3761"/>
    <w:rsid w:val="00DD42FB"/>
    <w:rsid w:val="00DD7C7E"/>
    <w:rsid w:val="00DE0589"/>
    <w:rsid w:val="00DE312F"/>
    <w:rsid w:val="00DE7E16"/>
    <w:rsid w:val="00DF0095"/>
    <w:rsid w:val="00DF3B84"/>
    <w:rsid w:val="00DF644B"/>
    <w:rsid w:val="00DF76AE"/>
    <w:rsid w:val="00E014B0"/>
    <w:rsid w:val="00E0357D"/>
    <w:rsid w:val="00E07C38"/>
    <w:rsid w:val="00E10109"/>
    <w:rsid w:val="00E10AE3"/>
    <w:rsid w:val="00E124C9"/>
    <w:rsid w:val="00E12539"/>
    <w:rsid w:val="00E145CF"/>
    <w:rsid w:val="00E14857"/>
    <w:rsid w:val="00E14DE4"/>
    <w:rsid w:val="00E16770"/>
    <w:rsid w:val="00E16B32"/>
    <w:rsid w:val="00E16E30"/>
    <w:rsid w:val="00E21C7E"/>
    <w:rsid w:val="00E235D0"/>
    <w:rsid w:val="00E3087B"/>
    <w:rsid w:val="00E328CA"/>
    <w:rsid w:val="00E34E6C"/>
    <w:rsid w:val="00E37CF4"/>
    <w:rsid w:val="00E402B9"/>
    <w:rsid w:val="00E44925"/>
    <w:rsid w:val="00E46DE5"/>
    <w:rsid w:val="00E470D1"/>
    <w:rsid w:val="00E528EA"/>
    <w:rsid w:val="00E54A87"/>
    <w:rsid w:val="00E55945"/>
    <w:rsid w:val="00E55B11"/>
    <w:rsid w:val="00E55F69"/>
    <w:rsid w:val="00E62FEA"/>
    <w:rsid w:val="00E65BB5"/>
    <w:rsid w:val="00E663B3"/>
    <w:rsid w:val="00E70A18"/>
    <w:rsid w:val="00E7494A"/>
    <w:rsid w:val="00E74CF8"/>
    <w:rsid w:val="00E750D3"/>
    <w:rsid w:val="00E76A2E"/>
    <w:rsid w:val="00E80DCB"/>
    <w:rsid w:val="00E812D2"/>
    <w:rsid w:val="00E835A1"/>
    <w:rsid w:val="00E85585"/>
    <w:rsid w:val="00E90262"/>
    <w:rsid w:val="00E909E9"/>
    <w:rsid w:val="00E924AF"/>
    <w:rsid w:val="00E93691"/>
    <w:rsid w:val="00EA0413"/>
    <w:rsid w:val="00EA190D"/>
    <w:rsid w:val="00EB3407"/>
    <w:rsid w:val="00EB65E7"/>
    <w:rsid w:val="00EC07E8"/>
    <w:rsid w:val="00EC0992"/>
    <w:rsid w:val="00EC728F"/>
    <w:rsid w:val="00ED0774"/>
    <w:rsid w:val="00ED1C3E"/>
    <w:rsid w:val="00ED2DA8"/>
    <w:rsid w:val="00EE38F0"/>
    <w:rsid w:val="00EE3B08"/>
    <w:rsid w:val="00EE552C"/>
    <w:rsid w:val="00EE7661"/>
    <w:rsid w:val="00EF55E5"/>
    <w:rsid w:val="00EF632F"/>
    <w:rsid w:val="00F00D76"/>
    <w:rsid w:val="00F0360A"/>
    <w:rsid w:val="00F1346E"/>
    <w:rsid w:val="00F13D12"/>
    <w:rsid w:val="00F149E1"/>
    <w:rsid w:val="00F14C89"/>
    <w:rsid w:val="00F14F2B"/>
    <w:rsid w:val="00F20A87"/>
    <w:rsid w:val="00F227DF"/>
    <w:rsid w:val="00F237F9"/>
    <w:rsid w:val="00F240BB"/>
    <w:rsid w:val="00F328C7"/>
    <w:rsid w:val="00F3551D"/>
    <w:rsid w:val="00F365E8"/>
    <w:rsid w:val="00F423A3"/>
    <w:rsid w:val="00F46E98"/>
    <w:rsid w:val="00F50FF7"/>
    <w:rsid w:val="00F514BC"/>
    <w:rsid w:val="00F519A5"/>
    <w:rsid w:val="00F5746D"/>
    <w:rsid w:val="00F57FED"/>
    <w:rsid w:val="00F632AF"/>
    <w:rsid w:val="00F648FE"/>
    <w:rsid w:val="00F66765"/>
    <w:rsid w:val="00F72125"/>
    <w:rsid w:val="00F77931"/>
    <w:rsid w:val="00F82692"/>
    <w:rsid w:val="00F835AC"/>
    <w:rsid w:val="00F846E1"/>
    <w:rsid w:val="00F85BB2"/>
    <w:rsid w:val="00F90613"/>
    <w:rsid w:val="00F91653"/>
    <w:rsid w:val="00F92786"/>
    <w:rsid w:val="00F93312"/>
    <w:rsid w:val="00F9371D"/>
    <w:rsid w:val="00F947D6"/>
    <w:rsid w:val="00FA3936"/>
    <w:rsid w:val="00FA4720"/>
    <w:rsid w:val="00FA49D7"/>
    <w:rsid w:val="00FB1162"/>
    <w:rsid w:val="00FC09DB"/>
    <w:rsid w:val="00FD77FD"/>
    <w:rsid w:val="00FE0BE6"/>
    <w:rsid w:val="00FE12AD"/>
    <w:rsid w:val="00FE47BC"/>
    <w:rsid w:val="00FE5C92"/>
    <w:rsid w:val="00FE6E8E"/>
    <w:rsid w:val="00FF2515"/>
    <w:rsid w:val="00FF348A"/>
    <w:rsid w:val="00FF414C"/>
    <w:rsid w:val="00FF68BC"/>
    <w:rsid w:val="00FF764A"/>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colormru v:ext="edit" colors="#428299,#529dba"/>
    </o:shapedefaults>
    <o:shapelayout v:ext="edit">
      <o:idmap v:ext="edit" data="1"/>
    </o:shapelayout>
  </w:shapeDefaults>
  <w:doNotEmbedSmartTags/>
  <w:decimalSymbol w:val=","/>
  <w:listSeparator w:val=";"/>
  <w14:docId w14:val="425700F6"/>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0DEB"/>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875BE5"/>
    <w:pPr>
      <w:keepNext/>
      <w:jc w:val="both"/>
      <w:outlineLvl w:val="1"/>
    </w:pPr>
    <w:rPr>
      <w:rFonts w:cs="Arial"/>
      <w:b/>
      <w:color w:val="000000"/>
      <w:szCs w:val="20"/>
      <w:lang w:val="sl-SI"/>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016ED8"/>
    <w:pPr>
      <w:ind w:left="708"/>
    </w:pPr>
    <w:rPr>
      <w:lang w:val="sl-SI"/>
    </w:r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val="sl-SI"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2Znak">
    <w:name w:val="Naslov 2 Znak"/>
    <w:basedOn w:val="Privzetapisavaodstavka"/>
    <w:link w:val="Naslov2"/>
    <w:rsid w:val="00875BE5"/>
    <w:rPr>
      <w:rFonts w:ascii="Arial" w:hAnsi="Arial" w:cs="Arial"/>
      <w:b/>
      <w:color w:val="000000"/>
      <w:lang w:eastAsia="en-US"/>
    </w:rPr>
  </w:style>
  <w:style w:type="paragraph" w:styleId="Pripombabesedilo">
    <w:name w:val="annotation text"/>
    <w:basedOn w:val="Navaden"/>
    <w:link w:val="PripombabesediloZnak"/>
    <w:uiPriority w:val="99"/>
    <w:rsid w:val="00DB15F4"/>
    <w:rPr>
      <w:szCs w:val="20"/>
    </w:rPr>
  </w:style>
  <w:style w:type="character" w:customStyle="1" w:styleId="PripombabesediloZnak">
    <w:name w:val="Pripomba – besedilo Znak"/>
    <w:basedOn w:val="Privzetapisavaodstavka"/>
    <w:link w:val="Pripombabesedilo"/>
    <w:uiPriority w:val="99"/>
    <w:rsid w:val="00DB15F4"/>
    <w:rPr>
      <w:rFonts w:ascii="Arial" w:hAnsi="Arial"/>
      <w:lang w:val="en-US" w:eastAsia="en-US"/>
    </w:rPr>
  </w:style>
  <w:style w:type="character" w:styleId="Pripombasklic">
    <w:name w:val="annotation reference"/>
    <w:basedOn w:val="Privzetapisavaodstavka"/>
    <w:rsid w:val="006F0E45"/>
    <w:rPr>
      <w:sz w:val="16"/>
      <w:szCs w:val="16"/>
    </w:rPr>
  </w:style>
  <w:style w:type="paragraph" w:styleId="Zadevapripombe">
    <w:name w:val="annotation subject"/>
    <w:basedOn w:val="Pripombabesedilo"/>
    <w:next w:val="Pripombabesedilo"/>
    <w:link w:val="ZadevapripombeZnak"/>
    <w:rsid w:val="006F0E45"/>
    <w:pPr>
      <w:spacing w:line="240" w:lineRule="auto"/>
    </w:pPr>
    <w:rPr>
      <w:b/>
      <w:bCs/>
    </w:rPr>
  </w:style>
  <w:style w:type="character" w:customStyle="1" w:styleId="ZadevapripombeZnak">
    <w:name w:val="Zadeva pripombe Znak"/>
    <w:basedOn w:val="PripombabesediloZnak"/>
    <w:link w:val="Zadevapripombe"/>
    <w:rsid w:val="006F0E45"/>
    <w:rPr>
      <w:rFonts w:ascii="Arial"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31956">
      <w:bodyDiv w:val="1"/>
      <w:marLeft w:val="0"/>
      <w:marRight w:val="0"/>
      <w:marTop w:val="0"/>
      <w:marBottom w:val="0"/>
      <w:divBdr>
        <w:top w:val="none" w:sz="0" w:space="0" w:color="auto"/>
        <w:left w:val="none" w:sz="0" w:space="0" w:color="auto"/>
        <w:bottom w:val="none" w:sz="0" w:space="0" w:color="auto"/>
        <w:right w:val="none" w:sz="0" w:space="0" w:color="auto"/>
      </w:divBdr>
      <w:divsChild>
        <w:div w:id="445466482">
          <w:marLeft w:val="0"/>
          <w:marRight w:val="0"/>
          <w:marTop w:val="480"/>
          <w:marBottom w:val="0"/>
          <w:divBdr>
            <w:top w:val="none" w:sz="0" w:space="0" w:color="auto"/>
            <w:left w:val="none" w:sz="0" w:space="0" w:color="auto"/>
            <w:bottom w:val="none" w:sz="0" w:space="0" w:color="auto"/>
            <w:right w:val="none" w:sz="0" w:space="0" w:color="auto"/>
          </w:divBdr>
        </w:div>
        <w:div w:id="1949461812">
          <w:marLeft w:val="0"/>
          <w:marRight w:val="0"/>
          <w:marTop w:val="240"/>
          <w:marBottom w:val="0"/>
          <w:divBdr>
            <w:top w:val="none" w:sz="0" w:space="0" w:color="auto"/>
            <w:left w:val="none" w:sz="0" w:space="0" w:color="auto"/>
            <w:bottom w:val="none" w:sz="0" w:space="0" w:color="auto"/>
            <w:right w:val="none" w:sz="0" w:space="0" w:color="auto"/>
          </w:divBdr>
        </w:div>
      </w:divsChild>
    </w:div>
    <w:div w:id="195047951">
      <w:bodyDiv w:val="1"/>
      <w:marLeft w:val="0"/>
      <w:marRight w:val="0"/>
      <w:marTop w:val="0"/>
      <w:marBottom w:val="0"/>
      <w:divBdr>
        <w:top w:val="none" w:sz="0" w:space="0" w:color="auto"/>
        <w:left w:val="none" w:sz="0" w:space="0" w:color="auto"/>
        <w:bottom w:val="none" w:sz="0" w:space="0" w:color="auto"/>
        <w:right w:val="none" w:sz="0" w:space="0" w:color="auto"/>
      </w:divBdr>
    </w:div>
    <w:div w:id="251669739">
      <w:bodyDiv w:val="1"/>
      <w:marLeft w:val="0"/>
      <w:marRight w:val="0"/>
      <w:marTop w:val="0"/>
      <w:marBottom w:val="0"/>
      <w:divBdr>
        <w:top w:val="none" w:sz="0" w:space="0" w:color="auto"/>
        <w:left w:val="none" w:sz="0" w:space="0" w:color="auto"/>
        <w:bottom w:val="none" w:sz="0" w:space="0" w:color="auto"/>
        <w:right w:val="none" w:sz="0" w:space="0" w:color="auto"/>
      </w:divBdr>
    </w:div>
    <w:div w:id="465002625">
      <w:bodyDiv w:val="1"/>
      <w:marLeft w:val="0"/>
      <w:marRight w:val="0"/>
      <w:marTop w:val="0"/>
      <w:marBottom w:val="0"/>
      <w:divBdr>
        <w:top w:val="none" w:sz="0" w:space="0" w:color="auto"/>
        <w:left w:val="none" w:sz="0" w:space="0" w:color="auto"/>
        <w:bottom w:val="none" w:sz="0" w:space="0" w:color="auto"/>
        <w:right w:val="none" w:sz="0" w:space="0" w:color="auto"/>
      </w:divBdr>
    </w:div>
    <w:div w:id="880555353">
      <w:bodyDiv w:val="1"/>
      <w:marLeft w:val="0"/>
      <w:marRight w:val="0"/>
      <w:marTop w:val="0"/>
      <w:marBottom w:val="0"/>
      <w:divBdr>
        <w:top w:val="none" w:sz="0" w:space="0" w:color="auto"/>
        <w:left w:val="none" w:sz="0" w:space="0" w:color="auto"/>
        <w:bottom w:val="none" w:sz="0" w:space="0" w:color="auto"/>
        <w:right w:val="none" w:sz="0" w:space="0" w:color="auto"/>
      </w:divBdr>
    </w:div>
    <w:div w:id="193177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F63C4-BED1-4ACD-84D0-128F96BC2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99</TotalTime>
  <Pages>4</Pages>
  <Words>989</Words>
  <Characters>6369</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Marko JURIŠIĆ</cp:lastModifiedBy>
  <cp:revision>38</cp:revision>
  <cp:lastPrinted>2024-12-16T08:52:00Z</cp:lastPrinted>
  <dcterms:created xsi:type="dcterms:W3CDTF">2025-09-26T07:14:00Z</dcterms:created>
  <dcterms:modified xsi:type="dcterms:W3CDTF">2025-09-30T05:17:00Z</dcterms:modified>
</cp:coreProperties>
</file>